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188746340"/>
        <w:docPartObj>
          <w:docPartGallery w:val="Cover Pages"/>
          <w:docPartUnique/>
        </w:docPartObj>
      </w:sdtPr>
      <w:sdtEndPr/>
      <w:sdtContent>
        <w:p w14:paraId="49493F1E" w14:textId="69F64E89" w:rsidR="00351BF5" w:rsidRDefault="00643D3F">
          <w:r>
            <w:rPr>
              <w:noProof/>
            </w:rPr>
            <mc:AlternateContent>
              <mc:Choice Requires="wpg">
                <w:drawing>
                  <wp:anchor distT="0" distB="0" distL="114300" distR="114300" simplePos="0" relativeHeight="251729920" behindDoc="1" locked="0" layoutInCell="1" allowOverlap="1" wp14:anchorId="3CD14D04" wp14:editId="57B840B1">
                    <wp:simplePos x="0" y="0"/>
                    <wp:positionH relativeFrom="page">
                      <wp:posOffset>466725</wp:posOffset>
                    </wp:positionH>
                    <wp:positionV relativeFrom="page">
                      <wp:posOffset>438150</wp:posOffset>
                    </wp:positionV>
                    <wp:extent cx="6839779" cy="9140348"/>
                    <wp:effectExtent l="0" t="0" r="5715" b="3810"/>
                    <wp:wrapNone/>
                    <wp:docPr id="193" name="Group 193"/>
                    <wp:cNvGraphicFramePr/>
                    <a:graphic xmlns:a="http://schemas.openxmlformats.org/drawingml/2006/main">
                      <a:graphicData uri="http://schemas.microsoft.com/office/word/2010/wordprocessingGroup">
                        <wpg:wgp>
                          <wpg:cNvGrpSpPr/>
                          <wpg:grpSpPr>
                            <a:xfrm>
                              <a:off x="0" y="0"/>
                              <a:ext cx="6839779" cy="9140348"/>
                              <a:chOff x="6802" y="-18084"/>
                              <a:chExt cx="6840412" cy="9141246"/>
                            </a:xfrm>
                            <a:blipFill dpi="0" rotWithShape="0">
                              <a:blip r:embed="rId11">
                                <a:extLst>
                                  <a:ext uri="{96DAC541-7B7A-43D3-8B79-37D633B846F1}">
                                    <asvg:svgBlip xmlns:asvg="http://schemas.microsoft.com/office/drawing/2016/SVG/main" r:embed="rId12"/>
                                  </a:ext>
                                </a:extLst>
                              </a:blip>
                              <a:srcRect/>
                              <a:stretch>
                                <a:fillRect/>
                              </a:stretch>
                            </a:blipFill>
                          </wpg:grpSpPr>
                          <wps:wsp>
                            <wps:cNvPr id="195" name="Rectangle 195"/>
                            <wps:cNvSpPr/>
                            <wps:spPr>
                              <a:xfrm>
                                <a:off x="6802" y="4093962"/>
                                <a:ext cx="6840228" cy="5029200"/>
                              </a:xfrm>
                              <a:prstGeom prst="rect">
                                <a:avLst/>
                              </a:prstGeom>
                              <a:blipFill dpi="0" rotWithShape="0">
                                <a:blip r:embed="rId13">
                                  <a:alphaModFix/>
                                </a:blip>
                                <a:srcRect/>
                                <a:stretch>
                                  <a:fillRect l="-8164" r="-10836"/>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CFA46B" w14:textId="77777777" w:rsidR="00351BF5" w:rsidRPr="0027156A" w:rsidRDefault="00351BF5">
                                  <w:pPr>
                                    <w:pStyle w:val="NoSpacing"/>
                                    <w:spacing w:before="120"/>
                                    <w:jc w:val="center"/>
                                    <w:rPr>
                                      <w:rFonts w:ascii="Fira Sans Light" w:hAnsi="Fira Sans Light"/>
                                      <w:color w:val="003CA5"/>
                                    </w:rPr>
                                  </w:pPr>
                                </w:p>
                                <w:p w14:paraId="43E35392" w14:textId="77777777" w:rsidR="00351BF5" w:rsidRPr="0027156A" w:rsidRDefault="00351BF5">
                                  <w:pPr>
                                    <w:pStyle w:val="NoSpacing"/>
                                    <w:spacing w:before="120"/>
                                    <w:jc w:val="center"/>
                                    <w:rPr>
                                      <w:rFonts w:ascii="Fira Sans Light" w:hAnsi="Fira Sans Light"/>
                                      <w:color w:val="003CA5"/>
                                    </w:rPr>
                                  </w:pPr>
                                  <w:r w:rsidRPr="0027156A">
                                    <w:rPr>
                                      <w:rFonts w:ascii="Fira Sans Light" w:hAnsi="Fira Sans Light"/>
                                      <w:color w:val="003CA5"/>
                                    </w:rPr>
                                    <w:t>  </w:t>
                                  </w:r>
                                </w:p>
                              </w:txbxContent>
                            </wps:txbx>
                            <wps:bodyPr rot="0" spcFirstLastPara="0" vertOverflow="overflow" horzOverflow="overflow" vert="horz" wrap="square" lIns="457200" tIns="731520" rIns="457200" bIns="457200" numCol="1" spcCol="0" rtlCol="0" fromWordArt="0" anchor="b" anchorCtr="0" forceAA="0" compatLnSpc="1">
                              <a:prstTxWarp prst="textNoShape">
                                <a:avLst/>
                              </a:prstTxWarp>
                              <a:noAutofit/>
                            </wps:bodyPr>
                          </wps:wsp>
                          <wps:wsp>
                            <wps:cNvPr id="196" name="Text Box 196"/>
                            <wps:cNvSpPr txBox="1"/>
                            <wps:spPr>
                              <a:xfrm>
                                <a:off x="6802" y="-18084"/>
                                <a:ext cx="6840412" cy="4124140"/>
                              </a:xfrm>
                              <a:prstGeom prst="rect">
                                <a:avLst/>
                              </a:prstGeom>
                              <a:grpFill/>
                              <a:ln w="6350">
                                <a:noFill/>
                              </a:ln>
                              <a:effectLst/>
                            </wps:spPr>
                            <wps:style>
                              <a:lnRef idx="0">
                                <a:schemeClr val="accent1"/>
                              </a:lnRef>
                              <a:fillRef idx="0">
                                <a:schemeClr val="accent1"/>
                              </a:fillRef>
                              <a:effectRef idx="0">
                                <a:schemeClr val="accent1"/>
                              </a:effectRef>
                              <a:fontRef idx="minor">
                                <a:schemeClr val="dk1"/>
                              </a:fontRef>
                            </wps:style>
                            <wps:txbx>
                              <w:txbxContent>
                                <w:p w14:paraId="35CDC0A4" w14:textId="77777777" w:rsidR="00643D3F" w:rsidRDefault="00643D3F">
                                  <w:pPr>
                                    <w:pStyle w:val="NoSpacing"/>
                                    <w:jc w:val="center"/>
                                    <w:rPr>
                                      <w:rFonts w:ascii="Rift Demi" w:eastAsiaTheme="minorHAnsi" w:hAnsi="Rift Demi"/>
                                      <w:b/>
                                      <w:bCs/>
                                      <w:color w:val="FFFFFF" w:themeColor="background1"/>
                                      <w:sz w:val="100"/>
                                      <w:szCs w:val="100"/>
                                      <w:lang w:eastAsia="en-US"/>
                                    </w:rPr>
                                  </w:pPr>
                                </w:p>
                                <w:p w14:paraId="6B5D3179" w14:textId="77777777" w:rsidR="00643D3F" w:rsidRDefault="00643D3F">
                                  <w:pPr>
                                    <w:pStyle w:val="NoSpacing"/>
                                    <w:jc w:val="center"/>
                                    <w:rPr>
                                      <w:rFonts w:ascii="Rift Demi" w:eastAsiaTheme="minorHAnsi" w:hAnsi="Rift Demi"/>
                                      <w:b/>
                                      <w:bCs/>
                                      <w:color w:val="FFFFFF" w:themeColor="background1"/>
                                      <w:sz w:val="100"/>
                                      <w:szCs w:val="100"/>
                                      <w:lang w:eastAsia="en-US"/>
                                    </w:rPr>
                                  </w:pPr>
                                </w:p>
                                <w:p w14:paraId="2ADB210E" w14:textId="31642E9E" w:rsidR="00351BF5" w:rsidRPr="004154A4" w:rsidRDefault="00075986">
                                  <w:pPr>
                                    <w:pStyle w:val="NoSpacing"/>
                                    <w:jc w:val="center"/>
                                    <w:rPr>
                                      <w:rFonts w:asciiTheme="majorHAnsi" w:eastAsiaTheme="majorEastAsia" w:hAnsiTheme="majorHAnsi" w:cstheme="majorBidi"/>
                                      <w:caps/>
                                      <w:color w:val="FFFFFF" w:themeColor="background1"/>
                                      <w:sz w:val="72"/>
                                      <w:szCs w:val="72"/>
                                    </w:rPr>
                                  </w:pPr>
                                  <w:r>
                                    <w:rPr>
                                      <w:rFonts w:ascii="Rift Demi" w:eastAsiaTheme="minorHAnsi" w:hAnsi="Rift Demi"/>
                                      <w:b/>
                                      <w:bCs/>
                                      <w:color w:val="FFFFFF" w:themeColor="background1"/>
                                      <w:sz w:val="100"/>
                                      <w:szCs w:val="100"/>
                                      <w:lang w:eastAsia="en-US"/>
                                    </w:rPr>
                                    <w:t>Title for proposal goes here</w:t>
                                  </w:r>
                                </w:p>
                              </w:txbxContent>
                            </wps:txbx>
                            <wps:bodyPr rot="0" spcFirstLastPara="0" vertOverflow="overflow" horzOverflow="overflow" vert="horz" wrap="square" lIns="457200" tIns="91440" rIns="457200" bIns="9144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CD14D04" id="Group 193" o:spid="_x0000_s1026" style="position:absolute;margin-left:36.75pt;margin-top:34.5pt;width:538.55pt;height:719.7pt;z-index:-251586560;mso-position-horizontal-relative:page;mso-position-vertical-relative:page" coordorigin="68,-180" coordsize="68404,91412" o:gfxdata="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">
                    <v:rect id="Rectangle 195" o:spid="_x0000_s1027" style="position:absolute;left:68;top:40939;width:68402;height:50292;visibility:visible;mso-wrap-style:square;v-text-anchor:bottom"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" stroked="f" strokeweight="1pt">
                      <v:fill r:id="rId14" o:title="" recolor="t" type="frame"/>
                      <v:textbox inset="36pt,57.6pt,36pt,36pt">
                        <w:txbxContent>
                          <w:p w14:paraId="07CFA46B" w14:textId="77777777" w:rsidR="00351BF5" w:rsidRPr="0027156A" w:rsidRDefault="00351BF5">
                            <w:pPr>
                              <w:pStyle w:val="NoSpacing"/>
                              <w:spacing w:before="120"/>
                              <w:jc w:val="center"/>
                              <w:rPr>
                                <w:rFonts w:ascii="Fira Sans Light" w:hAnsi="Fira Sans Light"/>
                                <w:color w:val="003CA5"/>
                              </w:rPr>
                            </w:pPr>
                          </w:p>
                          <w:p w14:paraId="43E35392" w14:textId="77777777" w:rsidR="00351BF5" w:rsidRPr="0027156A" w:rsidRDefault="00351BF5">
                            <w:pPr>
                              <w:pStyle w:val="NoSpacing"/>
                              <w:spacing w:before="120"/>
                              <w:jc w:val="center"/>
                              <w:rPr>
                                <w:rFonts w:ascii="Fira Sans Light" w:hAnsi="Fira Sans Light"/>
                                <w:color w:val="003CA5"/>
                              </w:rPr>
                            </w:pPr>
                            <w:r w:rsidRPr="0027156A">
                              <w:rPr>
                                <w:rFonts w:ascii="Fira Sans Light" w:hAnsi="Fira Sans Light"/>
                                <w:color w:val="003CA5"/>
                              </w:rPr>
                              <w:t>  </w:t>
                            </w:r>
                          </w:p>
                        </w:txbxContent>
                      </v:textbox>
                    </v:rect>
                    <v:shapetype id="_x0000_t202" coordsize="21600,21600" o:spt="202" path="m,l,21600r21600,l21600,xe">
                      <v:stroke joinstyle="miter"/>
                      <v:path gradientshapeok="t" o:connecttype="rect"/>
                    </v:shapetype>
                    <v:shape id="Text Box 196" o:spid="_x0000_s1028" type="#_x0000_t202" style="position:absolute;left:68;top:-180;width:68404;height:4124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" filled="f" stroked="f" strokeweight=".5pt">
                      <v:textbox inset="36pt,7.2pt,36pt,7.2pt">
                        <w:txbxContent>
                          <w:p w14:paraId="35CDC0A4" w14:textId="77777777" w:rsidR="00643D3F" w:rsidRDefault="00643D3F">
                            <w:pPr>
                              <w:pStyle w:val="NoSpacing"/>
                              <w:jc w:val="center"/>
                              <w:rPr>
                                <w:rFonts w:ascii="Rift Demi" w:eastAsiaTheme="minorHAnsi" w:hAnsi="Rift Demi"/>
                                <w:b/>
                                <w:bCs/>
                                <w:color w:val="FFFFFF" w:themeColor="background1"/>
                                <w:sz w:val="100"/>
                                <w:szCs w:val="100"/>
                                <w:lang w:eastAsia="en-US"/>
                              </w:rPr>
                            </w:pPr>
                          </w:p>
                          <w:p w14:paraId="6B5D3179" w14:textId="77777777" w:rsidR="00643D3F" w:rsidRDefault="00643D3F">
                            <w:pPr>
                              <w:pStyle w:val="NoSpacing"/>
                              <w:jc w:val="center"/>
                              <w:rPr>
                                <w:rFonts w:ascii="Rift Demi" w:eastAsiaTheme="minorHAnsi" w:hAnsi="Rift Demi"/>
                                <w:b/>
                                <w:bCs/>
                                <w:color w:val="FFFFFF" w:themeColor="background1"/>
                                <w:sz w:val="100"/>
                                <w:szCs w:val="100"/>
                                <w:lang w:eastAsia="en-US"/>
                              </w:rPr>
                            </w:pPr>
                          </w:p>
                          <w:p w14:paraId="2ADB210E" w14:textId="31642E9E" w:rsidR="00351BF5" w:rsidRPr="004154A4" w:rsidRDefault="00075986">
                            <w:pPr>
                              <w:pStyle w:val="NoSpacing"/>
                              <w:jc w:val="center"/>
                              <w:rPr>
                                <w:rFonts w:asciiTheme="majorHAnsi" w:eastAsiaTheme="majorEastAsia" w:hAnsiTheme="majorHAnsi" w:cstheme="majorBidi"/>
                                <w:caps/>
                                <w:color w:val="FFFFFF" w:themeColor="background1"/>
                                <w:sz w:val="72"/>
                                <w:szCs w:val="72"/>
                              </w:rPr>
                            </w:pPr>
                            <w:r>
                              <w:rPr>
                                <w:rFonts w:ascii="Rift Demi" w:eastAsiaTheme="minorHAnsi" w:hAnsi="Rift Demi"/>
                                <w:b/>
                                <w:bCs/>
                                <w:color w:val="FFFFFF" w:themeColor="background1"/>
                                <w:sz w:val="100"/>
                                <w:szCs w:val="100"/>
                                <w:lang w:eastAsia="en-US"/>
                              </w:rPr>
                              <w:t>Title for proposal goes here</w:t>
                            </w:r>
                          </w:p>
                        </w:txbxContent>
                      </v:textbox>
                    </v:shape>
                    <w10:wrap anchorx="page" anchory="page"/>
                  </v:group>
                </w:pict>
              </mc:Fallback>
            </mc:AlternateContent>
          </w:r>
          <w:r w:rsidR="002C4DA9" w:rsidRPr="00BA2AEB">
            <w:rPr>
              <w:noProof/>
            </w:rPr>
            <w:drawing>
              <wp:anchor distT="0" distB="0" distL="114300" distR="114300" simplePos="0" relativeHeight="251734016" behindDoc="0" locked="0" layoutInCell="1" allowOverlap="1" wp14:anchorId="104E06F6" wp14:editId="1C6DD6AC">
                <wp:simplePos x="0" y="0"/>
                <wp:positionH relativeFrom="column">
                  <wp:posOffset>2162810</wp:posOffset>
                </wp:positionH>
                <wp:positionV relativeFrom="paragraph">
                  <wp:posOffset>-29845</wp:posOffset>
                </wp:positionV>
                <wp:extent cx="1628078" cy="584540"/>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628078" cy="584540"/>
                        </a:xfrm>
                        <a:prstGeom prst="rect">
                          <a:avLst/>
                        </a:prstGeom>
                      </pic:spPr>
                    </pic:pic>
                  </a:graphicData>
                </a:graphic>
                <wp14:sizeRelH relativeFrom="page">
                  <wp14:pctWidth>0</wp14:pctWidth>
                </wp14:sizeRelH>
                <wp14:sizeRelV relativeFrom="page">
                  <wp14:pctHeight>0</wp14:pctHeight>
                </wp14:sizeRelV>
              </wp:anchor>
            </w:drawing>
          </w:r>
        </w:p>
        <w:p w14:paraId="1A074F5F" w14:textId="6C03E8B8" w:rsidR="00351BF5" w:rsidRDefault="0067488B">
          <w:r>
            <w:rPr>
              <w:noProof/>
            </w:rPr>
            <mc:AlternateContent>
              <mc:Choice Requires="wps">
                <w:drawing>
                  <wp:anchor distT="0" distB="0" distL="114300" distR="114300" simplePos="0" relativeHeight="251736064" behindDoc="0" locked="0" layoutInCell="1" allowOverlap="1" wp14:anchorId="263E564D" wp14:editId="0C195658">
                    <wp:simplePos x="0" y="0"/>
                    <wp:positionH relativeFrom="column">
                      <wp:posOffset>-447675</wp:posOffset>
                    </wp:positionH>
                    <wp:positionV relativeFrom="paragraph">
                      <wp:posOffset>8152130</wp:posOffset>
                    </wp:positionV>
                    <wp:extent cx="6839401" cy="500380"/>
                    <wp:effectExtent l="0" t="0" r="6350" b="0"/>
                    <wp:wrapNone/>
                    <wp:docPr id="58" name="Rectangle 58"/>
                    <wp:cNvGraphicFramePr/>
                    <a:graphic xmlns:a="http://schemas.openxmlformats.org/drawingml/2006/main">
                      <a:graphicData uri="http://schemas.microsoft.com/office/word/2010/wordprocessingShape">
                        <wps:wsp>
                          <wps:cNvSpPr/>
                          <wps:spPr>
                            <a:xfrm>
                              <a:off x="0" y="0"/>
                              <a:ext cx="6839401" cy="500380"/>
                            </a:xfrm>
                            <a:prstGeom prst="rect">
                              <a:avLst/>
                            </a:prstGeom>
                            <a:solidFill>
                              <a:srgbClr val="FFB81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3E8431" id="Rectangle 58" o:spid="_x0000_s1026" style="position:absolute;margin-left:-35.25pt;margin-top:641.9pt;width:538.55pt;height:39.4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" fillcolor="#ffb81b" stroked="f" strokeweight="1pt"/>
                </w:pict>
              </mc:Fallback>
            </mc:AlternateContent>
          </w:r>
          <w:r w:rsidR="00643D3F" w:rsidRPr="00BA2AEB">
            <w:rPr>
              <w:noProof/>
            </w:rPr>
            <w:drawing>
              <wp:anchor distT="0" distB="0" distL="114300" distR="114300" simplePos="0" relativeHeight="251731968" behindDoc="0" locked="0" layoutInCell="1" allowOverlap="1" wp14:anchorId="44F35F39" wp14:editId="4F1E58A8">
                <wp:simplePos x="0" y="0"/>
                <wp:positionH relativeFrom="column">
                  <wp:posOffset>2824480</wp:posOffset>
                </wp:positionH>
                <wp:positionV relativeFrom="paragraph">
                  <wp:posOffset>943610</wp:posOffset>
                </wp:positionV>
                <wp:extent cx="257810" cy="138430"/>
                <wp:effectExtent l="0" t="0" r="0" b="127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257810" cy="138430"/>
                        </a:xfrm>
                        <a:prstGeom prst="rect">
                          <a:avLst/>
                        </a:prstGeom>
                      </pic:spPr>
                    </pic:pic>
                  </a:graphicData>
                </a:graphic>
                <wp14:sizeRelH relativeFrom="page">
                  <wp14:pctWidth>0</wp14:pctWidth>
                </wp14:sizeRelH>
                <wp14:sizeRelV relativeFrom="page">
                  <wp14:pctHeight>0</wp14:pctHeight>
                </wp14:sizeRelV>
              </wp:anchor>
            </w:drawing>
          </w:r>
          <w:r w:rsidR="00351BF5">
            <w:br w:type="page"/>
          </w:r>
        </w:p>
      </w:sdtContent>
    </w:sdt>
    <w:p w14:paraId="257CB173" w14:textId="77777777" w:rsidR="00D76BBF" w:rsidRDefault="002C4DA9" w:rsidP="002C4DA9">
      <w:pPr>
        <w:spacing w:before="240"/>
      </w:pPr>
      <w:r>
        <w:rPr>
          <w:noProof/>
        </w:rPr>
        <w:lastRenderedPageBreak/>
        <w:drawing>
          <wp:anchor distT="0" distB="0" distL="114300" distR="114300" simplePos="0" relativeHeight="251747328" behindDoc="0" locked="0" layoutInCell="1" allowOverlap="1" wp14:anchorId="4E4E4AAC" wp14:editId="2C937DFB">
            <wp:simplePos x="0" y="0"/>
            <wp:positionH relativeFrom="column">
              <wp:posOffset>34925</wp:posOffset>
            </wp:positionH>
            <wp:positionV relativeFrom="paragraph">
              <wp:posOffset>44450</wp:posOffset>
            </wp:positionV>
            <wp:extent cx="238125" cy="152400"/>
            <wp:effectExtent l="0" t="0" r="3175"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8125" cy="15240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37088" behindDoc="0" locked="0" layoutInCell="1" allowOverlap="1" wp14:anchorId="3154C354" wp14:editId="1BD62963">
                <wp:simplePos x="0" y="0"/>
                <wp:positionH relativeFrom="column">
                  <wp:posOffset>-29210</wp:posOffset>
                </wp:positionH>
                <wp:positionV relativeFrom="paragraph">
                  <wp:posOffset>14471</wp:posOffset>
                </wp:positionV>
                <wp:extent cx="5377815" cy="635635"/>
                <wp:effectExtent l="0" t="0" r="0" b="0"/>
                <wp:wrapNone/>
                <wp:docPr id="461" name="Text Box 461"/>
                <wp:cNvGraphicFramePr/>
                <a:graphic xmlns:a="http://schemas.openxmlformats.org/drawingml/2006/main">
                  <a:graphicData uri="http://schemas.microsoft.com/office/word/2010/wordprocessingShape">
                    <wps:wsp>
                      <wps:cNvSpPr txBox="1"/>
                      <wps:spPr>
                        <a:xfrm>
                          <a:off x="0" y="0"/>
                          <a:ext cx="5377815" cy="635635"/>
                        </a:xfrm>
                        <a:prstGeom prst="rect">
                          <a:avLst/>
                        </a:prstGeom>
                        <a:noFill/>
                        <a:ln w="6350">
                          <a:noFill/>
                        </a:ln>
                      </wps:spPr>
                      <wps:txbx>
                        <w:txbxContent>
                          <w:p w14:paraId="2EE0FA3B" w14:textId="77777777" w:rsidR="00A520EE" w:rsidRPr="00107ABC" w:rsidRDefault="00A520EE" w:rsidP="00D00323">
                            <w:pPr>
                              <w:pStyle w:val="SectionTitle"/>
                            </w:pPr>
                            <w:r w:rsidRPr="00107ABC">
                              <w:t>Title for this Dedication Letter Page</w:t>
                            </w:r>
                          </w:p>
                          <w:p w14:paraId="07EC68AD" w14:textId="77777777" w:rsidR="00A520EE" w:rsidRDefault="00A520E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154C354" id="Text Box 461" o:spid="_x0000_s1029" type="#_x0000_t202" style="position:absolute;margin-left:-2.3pt;margin-top:1.15pt;width:423.45pt;height:50.05pt;z-index:251737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" filled="f" stroked="f" strokeweight=".5pt">
                <v:textbox>
                  <w:txbxContent>
                    <w:p w14:paraId="2EE0FA3B" w14:textId="77777777" w:rsidR="00A520EE" w:rsidRPr="00107ABC" w:rsidRDefault="00A520EE" w:rsidP="00D00323">
                      <w:pPr>
                        <w:pStyle w:val="SectionTitle"/>
                      </w:pPr>
                      <w:r w:rsidRPr="00107ABC">
                        <w:t>Title for this Dedication Letter Page</w:t>
                      </w:r>
                    </w:p>
                    <w:p w14:paraId="07EC68AD" w14:textId="77777777" w:rsidR="00A520EE" w:rsidRDefault="00A520EE"/>
                  </w:txbxContent>
                </v:textbox>
              </v:shape>
            </w:pict>
          </mc:Fallback>
        </mc:AlternateContent>
      </w:r>
      <w:r w:rsidR="00381B53">
        <w:t xml:space="preserve"> </w:t>
      </w:r>
      <w:r>
        <w:softHyphen/>
      </w:r>
    </w:p>
    <w:p w14:paraId="3BB05C9F" w14:textId="77777777" w:rsidR="001504C8" w:rsidRDefault="00F16C72" w:rsidP="001E4398">
      <w:pPr>
        <w:ind w:left="-1440" w:right="-1440"/>
      </w:pPr>
      <w:r>
        <w:rPr>
          <w:noProof/>
        </w:rPr>
        <mc:AlternateContent>
          <mc:Choice Requires="wps">
            <w:drawing>
              <wp:anchor distT="0" distB="0" distL="114300" distR="114300" simplePos="0" relativeHeight="251673600" behindDoc="0" locked="0" layoutInCell="1" allowOverlap="1" wp14:anchorId="01FE7377" wp14:editId="19A04E0F">
                <wp:simplePos x="0" y="0"/>
                <wp:positionH relativeFrom="column">
                  <wp:posOffset>-751205</wp:posOffset>
                </wp:positionH>
                <wp:positionV relativeFrom="paragraph">
                  <wp:posOffset>9487535</wp:posOffset>
                </wp:positionV>
                <wp:extent cx="2237105" cy="127000"/>
                <wp:effectExtent l="0" t="0" r="0" b="0"/>
                <wp:wrapNone/>
                <wp:docPr id="28"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710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0775A7" w14:textId="77777777" w:rsidR="00F16C72" w:rsidRDefault="00F16C72" w:rsidP="00F16C72">
                            <w:pPr>
                              <w:spacing w:line="200" w:lineRule="exact"/>
                              <w:rPr>
                                <w:i/>
                                <w:sz w:val="20"/>
                              </w:rPr>
                            </w:pPr>
                            <w:r>
                              <w:rPr>
                                <w:i/>
                                <w:color w:val="FFFFFF"/>
                                <w:sz w:val="20"/>
                              </w:rPr>
                              <w:t>THE CAMPAIGN for UC  RIVERSIDE</w:t>
                            </w:r>
                          </w:p>
                        </w:txbxContent>
                      </wps:txbx>
                      <wps:bodyPr rot="0" vert="horz" wrap="square" lIns="0" tIns="0" rIns="0" bIns="0" anchor="t" anchorCtr="0" upright="1">
                        <a:noAutofit/>
                      </wps:bodyPr>
                    </wps:wsp>
                  </a:graphicData>
                </a:graphic>
              </wp:anchor>
            </w:drawing>
          </mc:Choice>
          <mc:Fallback>
            <w:pict>
              <v:shape w14:anchorId="01FE7377" id="Text Box 13" o:spid="_x0000_s1030" type="#_x0000_t202" style="position:absolute;left:0;text-align:left;margin-left:-59.15pt;margin-top:747.05pt;width:176.15pt;height:10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" filled="f" stroked="f">
                <v:textbox inset="0,0,0,0">
                  <w:txbxContent>
                    <w:p w14:paraId="0F0775A7" w14:textId="77777777" w:rsidR="00F16C72" w:rsidRDefault="00F16C72" w:rsidP="00F16C72">
                      <w:pPr>
                        <w:spacing w:line="200" w:lineRule="exact"/>
                        <w:rPr>
                          <w:i/>
                          <w:sz w:val="20"/>
                        </w:rPr>
                      </w:pPr>
                      <w:r>
                        <w:rPr>
                          <w:i/>
                          <w:color w:val="FFFFFF"/>
                          <w:sz w:val="20"/>
                        </w:rPr>
                        <w:t xml:space="preserve">THE CAMPAIGN for </w:t>
                      </w:r>
                      <w:proofErr w:type="gramStart"/>
                      <w:r>
                        <w:rPr>
                          <w:i/>
                          <w:color w:val="FFFFFF"/>
                          <w:sz w:val="20"/>
                        </w:rPr>
                        <w:t>UC  RIVERSIDE</w:t>
                      </w:r>
                      <w:proofErr w:type="gramEnd"/>
                    </w:p>
                  </w:txbxContent>
                </v:textbox>
              </v:shape>
            </w:pict>
          </mc:Fallback>
        </mc:AlternateContent>
      </w:r>
    </w:p>
    <w:p w14:paraId="77DE236A" w14:textId="77777777" w:rsidR="00F16C72" w:rsidRDefault="0039737C" w:rsidP="00437529">
      <w:pPr>
        <w:ind w:left="-1440" w:right="-1440"/>
      </w:pPr>
      <w:r>
        <w:t xml:space="preserve"> </w:t>
      </w:r>
    </w:p>
    <w:p w14:paraId="200189AE" w14:textId="77777777" w:rsidR="0095070E" w:rsidRDefault="009A2B4F" w:rsidP="0095070E">
      <w:pPr>
        <w:ind w:left="-1440" w:right="-1440"/>
        <w:sectPr w:rsidR="0095070E" w:rsidSect="009A2B4F">
          <w:headerReference w:type="even" r:id="rId18"/>
          <w:headerReference w:type="default" r:id="rId19"/>
          <w:footerReference w:type="even" r:id="rId20"/>
          <w:footerReference w:type="default" r:id="rId21"/>
          <w:headerReference w:type="first" r:id="rId22"/>
          <w:footerReference w:type="first" r:id="rId23"/>
          <w:pgSz w:w="12240" w:h="15840"/>
          <w:pgMar w:top="1224" w:right="1440" w:bottom="0" w:left="1440" w:header="720" w:footer="720" w:gutter="0"/>
          <w:pgNumType w:start="0"/>
          <w:cols w:space="720"/>
          <w:titlePg/>
          <w:docGrid w:linePitch="360"/>
        </w:sectPr>
      </w:pPr>
      <w:r w:rsidRPr="004F5CCB">
        <w:rPr>
          <w:noProof/>
        </w:rPr>
        <w:drawing>
          <wp:anchor distT="0" distB="0" distL="0" distR="0" simplePos="0" relativeHeight="251705344" behindDoc="0" locked="0" layoutInCell="1" allowOverlap="1" wp14:anchorId="35DF6746" wp14:editId="5689C065">
            <wp:simplePos x="0" y="0"/>
            <wp:positionH relativeFrom="character">
              <wp:posOffset>1001395</wp:posOffset>
            </wp:positionH>
            <wp:positionV relativeFrom="line">
              <wp:posOffset>853765</wp:posOffset>
            </wp:positionV>
            <wp:extent cx="2523490" cy="3794760"/>
            <wp:effectExtent l="0" t="0" r="0" b="0"/>
            <wp:wrapNone/>
            <wp:docPr id="31"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2.jpeg"/>
                    <pic:cNvPicPr/>
                  </pic:nvPicPr>
                  <pic:blipFill>
                    <a:blip r:embed="rId24" cstate="print"/>
                    <a:stretch>
                      <a:fillRect/>
                    </a:stretch>
                  </pic:blipFill>
                  <pic:spPr>
                    <a:xfrm>
                      <a:off x="0" y="0"/>
                      <a:ext cx="2523490" cy="3794760"/>
                    </a:xfrm>
                    <a:prstGeom prst="rect">
                      <a:avLst/>
                    </a:prstGeom>
                  </pic:spPr>
                </pic:pic>
              </a:graphicData>
            </a:graphic>
            <wp14:sizeRelH relativeFrom="margin">
              <wp14:pctWidth>0</wp14:pctWidth>
            </wp14:sizeRelH>
            <wp14:sizeRelV relativeFrom="margin">
              <wp14:pctHeight>0</wp14:pctHeight>
            </wp14:sizeRelV>
          </wp:anchor>
        </w:drawing>
      </w:r>
      <w:r w:rsidRPr="004F5CCB">
        <w:rPr>
          <w:noProof/>
        </w:rPr>
        <mc:AlternateContent>
          <mc:Choice Requires="wps">
            <w:drawing>
              <wp:anchor distT="0" distB="0" distL="114300" distR="114300" simplePos="0" relativeHeight="251676672" behindDoc="0" locked="0" layoutInCell="1" allowOverlap="1" wp14:anchorId="7DA6C5F8" wp14:editId="0205AECA">
                <wp:simplePos x="0" y="0"/>
                <wp:positionH relativeFrom="column">
                  <wp:posOffset>2939415</wp:posOffset>
                </wp:positionH>
                <wp:positionV relativeFrom="page">
                  <wp:posOffset>2052058</wp:posOffset>
                </wp:positionV>
                <wp:extent cx="3199765" cy="6179820"/>
                <wp:effectExtent l="0" t="0" r="0" b="0"/>
                <wp:wrapSquare wrapText="bothSides"/>
                <wp:docPr id="32" name="Text Box 32"/>
                <wp:cNvGraphicFramePr/>
                <a:graphic xmlns:a="http://schemas.openxmlformats.org/drawingml/2006/main">
                  <a:graphicData uri="http://schemas.microsoft.com/office/word/2010/wordprocessingShape">
                    <wps:wsp>
                      <wps:cNvSpPr txBox="1"/>
                      <wps:spPr>
                        <a:xfrm>
                          <a:off x="0" y="0"/>
                          <a:ext cx="3199765" cy="617982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BF1FCDB" w14:textId="77777777" w:rsidR="005E297D" w:rsidRPr="00107ABC" w:rsidRDefault="005E297D" w:rsidP="00236782">
                            <w:pPr>
                              <w:pStyle w:val="BodyCopy-General"/>
                            </w:pPr>
                            <w:r w:rsidRPr="00107ABC">
                              <w:t>Lorem  ipsum dolor sit amet, cum nobis intelle- gat ut. Pro et erant mnesarchum complectitur, sale tation graece te his, deleniti similique contentiones has ei. Wisi dicam noster vis ea, ne mei diam civibus. Munere essent cotidieque te vel, vim in vidisse facilis. Qui id solum equidem suavitate, cum te quis liber similique.</w:t>
                            </w:r>
                          </w:p>
                          <w:p w14:paraId="7D7E1D05" w14:textId="77777777" w:rsidR="005E297D" w:rsidRPr="00107ABC" w:rsidRDefault="005E297D" w:rsidP="00236782">
                            <w:pPr>
                              <w:pStyle w:val="BodyCopy-General"/>
                            </w:pPr>
                            <w:r w:rsidRPr="00107ABC">
                              <w:t>Lorem ipsum dolor sit amet, cum nobis intelle- gat ut. Pro et erant mnesarchum complectitur, sale tation graece te his, deleniti similique contentiones has ei. Wisi dicam noster vis ea, ne mei diam civibus. Munere essent cotidieque te vel, vim in vidisse facilis. Qui id solum equidem suavitate, cum te quis liber similique.</w:t>
                            </w:r>
                          </w:p>
                          <w:p w14:paraId="6A2C433F" w14:textId="77777777" w:rsidR="005E297D" w:rsidRPr="00107ABC" w:rsidRDefault="005E297D" w:rsidP="00236782">
                            <w:pPr>
                              <w:pStyle w:val="BodyCopy-General"/>
                            </w:pPr>
                            <w:r w:rsidRPr="00107ABC">
                              <w:t>Lorem ipsum dolor sit amet, cum nobis intelle- gat ut. Pro et erant mnesarchum complectitur, sale tation graece te his, deleniti similique contentiones has ei. Wisi dicam noster vis ea, ne mei diam civibus. Munere essent cotidieque te vel, vim in vidisse facilis. Qui id solum equidem suavitate, cum te quis</w:t>
                            </w:r>
                            <w:r w:rsidR="00597FAA" w:rsidRPr="00107ABC">
                              <w:t>.</w:t>
                            </w:r>
                          </w:p>
                          <w:p w14:paraId="3F1CC099" w14:textId="77777777" w:rsidR="00597FAA" w:rsidRPr="00617F83" w:rsidRDefault="00597FAA" w:rsidP="005E297D">
                            <w:pPr>
                              <w:spacing w:after="320" w:line="320" w:lineRule="exact"/>
                              <w:rPr>
                                <w:rFonts w:ascii="Fira Sans" w:hAnsi="Fira Sans"/>
                                <w:sz w:val="20"/>
                                <w:szCs w:val="20"/>
                              </w:rPr>
                            </w:pPr>
                          </w:p>
                          <w:p w14:paraId="4D1578F6" w14:textId="77777777" w:rsidR="00597FAA" w:rsidRPr="00A520EE" w:rsidRDefault="00597FAA" w:rsidP="000716B2">
                            <w:pPr>
                              <w:spacing w:line="320" w:lineRule="exact"/>
                              <w:rPr>
                                <w:rFonts w:ascii="Fira Sans" w:hAnsi="Fira Sans"/>
                                <w:b/>
                                <w:bCs/>
                                <w:sz w:val="22"/>
                                <w:szCs w:val="22"/>
                              </w:rPr>
                            </w:pPr>
                            <w:r w:rsidRPr="00A520EE">
                              <w:rPr>
                                <w:rFonts w:ascii="Fira Sans" w:hAnsi="Fira Sans"/>
                                <w:b/>
                                <w:bCs/>
                                <w:sz w:val="22"/>
                                <w:szCs w:val="22"/>
                              </w:rPr>
                              <w:t>Name and last Name</w:t>
                            </w:r>
                          </w:p>
                          <w:p w14:paraId="4BCE44DE" w14:textId="77777777" w:rsidR="00597FAA" w:rsidRPr="00A520EE" w:rsidRDefault="00597FAA" w:rsidP="005E297D">
                            <w:pPr>
                              <w:spacing w:after="320" w:line="320" w:lineRule="exact"/>
                              <w:rPr>
                                <w:rFonts w:ascii="Fira Sans Light" w:hAnsi="Fira Sans Light"/>
                                <w:i/>
                                <w:iCs/>
                                <w:sz w:val="22"/>
                                <w:szCs w:val="22"/>
                              </w:rPr>
                            </w:pPr>
                            <w:r w:rsidRPr="00A520EE">
                              <w:rPr>
                                <w:rFonts w:ascii="Fira Sans Light" w:hAnsi="Fira Sans Light"/>
                                <w:i/>
                                <w:iCs/>
                                <w:sz w:val="22"/>
                                <w:szCs w:val="22"/>
                              </w:rPr>
                              <w:t>Title Here</w:t>
                            </w:r>
                          </w:p>
                          <w:p w14:paraId="4334C7C6" w14:textId="77777777" w:rsidR="005E297D" w:rsidRPr="00617F83" w:rsidRDefault="005E297D" w:rsidP="005E297D">
                            <w:pPr>
                              <w:spacing w:after="320" w:line="320" w:lineRule="exact"/>
                              <w:rPr>
                                <w:rFonts w:ascii="Fira Sans" w:hAnsi="Fira Sans"/>
                                <w:i/>
                                <w:iCs/>
                                <w:sz w:val="20"/>
                                <w:szCs w:val="20"/>
                              </w:rPr>
                            </w:pPr>
                          </w:p>
                          <w:p w14:paraId="5AE0C993" w14:textId="77777777" w:rsidR="00F86222" w:rsidRPr="005E297D" w:rsidRDefault="00F86222" w:rsidP="005E297D">
                            <w:pPr>
                              <w:spacing w:after="320" w:line="320" w:lineRule="exact"/>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A6C5F8" id="Text Box 32" o:spid="_x0000_s1031" type="#_x0000_t202" style="position:absolute;left:0;text-align:left;margin-left:231.45pt;margin-top:161.6pt;width:251.95pt;height:486.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" filled="f" stroked="f">
                <v:textbox>
                  <w:txbxContent>
                    <w:p w14:paraId="2BF1FCDB" w14:textId="77777777" w:rsidR="005E297D" w:rsidRPr="00107ABC" w:rsidRDefault="005E297D" w:rsidP="00236782">
                      <w:pPr>
                        <w:pStyle w:val="BodyCopy-General"/>
                      </w:pPr>
                      <w:proofErr w:type="gramStart"/>
                      <w:r w:rsidRPr="00107ABC">
                        <w:t>Lorem  ipsum</w:t>
                      </w:r>
                      <w:proofErr w:type="gramEnd"/>
                      <w:r w:rsidRPr="00107ABC">
                        <w:t xml:space="preserve"> dolor sit </w:t>
                      </w:r>
                      <w:proofErr w:type="spellStart"/>
                      <w:r w:rsidRPr="00107ABC">
                        <w:t>amet</w:t>
                      </w:r>
                      <w:proofErr w:type="spellEnd"/>
                      <w:r w:rsidRPr="00107ABC">
                        <w:t xml:space="preserve">, cum nobis </w:t>
                      </w:r>
                      <w:proofErr w:type="spellStart"/>
                      <w:r w:rsidRPr="00107ABC">
                        <w:t>intelle</w:t>
                      </w:r>
                      <w:proofErr w:type="spellEnd"/>
                      <w:r w:rsidRPr="00107ABC">
                        <w:t xml:space="preserve">- gat </w:t>
                      </w:r>
                      <w:proofErr w:type="spellStart"/>
                      <w:r w:rsidRPr="00107ABC">
                        <w:t>ut.</w:t>
                      </w:r>
                      <w:proofErr w:type="spellEnd"/>
                      <w:r w:rsidRPr="00107ABC">
                        <w:t xml:space="preserve"> Pro et </w:t>
                      </w:r>
                      <w:proofErr w:type="spellStart"/>
                      <w:r w:rsidRPr="00107ABC">
                        <w:t>erant</w:t>
                      </w:r>
                      <w:proofErr w:type="spellEnd"/>
                      <w:r w:rsidRPr="00107ABC">
                        <w:t xml:space="preserve"> </w:t>
                      </w:r>
                      <w:proofErr w:type="spellStart"/>
                      <w:r w:rsidRPr="00107ABC">
                        <w:t>mnesarchum</w:t>
                      </w:r>
                      <w:proofErr w:type="spellEnd"/>
                      <w:r w:rsidRPr="00107ABC">
                        <w:t xml:space="preserve"> </w:t>
                      </w:r>
                      <w:proofErr w:type="spellStart"/>
                      <w:r w:rsidRPr="00107ABC">
                        <w:t>complectitur</w:t>
                      </w:r>
                      <w:proofErr w:type="spellEnd"/>
                      <w:r w:rsidRPr="00107ABC">
                        <w:t xml:space="preserve">, sale </w:t>
                      </w:r>
                      <w:proofErr w:type="spellStart"/>
                      <w:r w:rsidRPr="00107ABC">
                        <w:t>tation</w:t>
                      </w:r>
                      <w:proofErr w:type="spellEnd"/>
                      <w:r w:rsidRPr="00107ABC">
                        <w:t xml:space="preserve"> </w:t>
                      </w:r>
                      <w:proofErr w:type="spellStart"/>
                      <w:r w:rsidRPr="00107ABC">
                        <w:t>graece</w:t>
                      </w:r>
                      <w:proofErr w:type="spellEnd"/>
                      <w:r w:rsidRPr="00107ABC">
                        <w:t xml:space="preserve"> </w:t>
                      </w:r>
                      <w:proofErr w:type="spellStart"/>
                      <w:r w:rsidRPr="00107ABC">
                        <w:t>te</w:t>
                      </w:r>
                      <w:proofErr w:type="spellEnd"/>
                      <w:r w:rsidRPr="00107ABC">
                        <w:t xml:space="preserve"> his, </w:t>
                      </w:r>
                      <w:proofErr w:type="spellStart"/>
                      <w:r w:rsidRPr="00107ABC">
                        <w:t>deleniti</w:t>
                      </w:r>
                      <w:proofErr w:type="spellEnd"/>
                      <w:r w:rsidRPr="00107ABC">
                        <w:t xml:space="preserve"> </w:t>
                      </w:r>
                      <w:proofErr w:type="spellStart"/>
                      <w:r w:rsidRPr="00107ABC">
                        <w:t>similique</w:t>
                      </w:r>
                      <w:proofErr w:type="spellEnd"/>
                      <w:r w:rsidRPr="00107ABC">
                        <w:t xml:space="preserve"> </w:t>
                      </w:r>
                      <w:proofErr w:type="spellStart"/>
                      <w:r w:rsidRPr="00107ABC">
                        <w:t>contentiones</w:t>
                      </w:r>
                      <w:proofErr w:type="spellEnd"/>
                      <w:r w:rsidRPr="00107ABC">
                        <w:t xml:space="preserve"> has </w:t>
                      </w:r>
                      <w:proofErr w:type="spellStart"/>
                      <w:r w:rsidRPr="00107ABC">
                        <w:t>ei</w:t>
                      </w:r>
                      <w:proofErr w:type="spellEnd"/>
                      <w:r w:rsidRPr="00107ABC">
                        <w:t xml:space="preserve">. </w:t>
                      </w:r>
                      <w:proofErr w:type="spellStart"/>
                      <w:r w:rsidRPr="00107ABC">
                        <w:t>Wisi</w:t>
                      </w:r>
                      <w:proofErr w:type="spellEnd"/>
                      <w:r w:rsidRPr="00107ABC">
                        <w:t xml:space="preserve"> </w:t>
                      </w:r>
                      <w:proofErr w:type="spellStart"/>
                      <w:r w:rsidRPr="00107ABC">
                        <w:t>dicam</w:t>
                      </w:r>
                      <w:proofErr w:type="spellEnd"/>
                      <w:r w:rsidRPr="00107ABC">
                        <w:t xml:space="preserve"> </w:t>
                      </w:r>
                      <w:proofErr w:type="spellStart"/>
                      <w:r w:rsidRPr="00107ABC">
                        <w:t>noster</w:t>
                      </w:r>
                      <w:proofErr w:type="spellEnd"/>
                      <w:r w:rsidRPr="00107ABC">
                        <w:t xml:space="preserve"> vis </w:t>
                      </w:r>
                      <w:proofErr w:type="spellStart"/>
                      <w:r w:rsidRPr="00107ABC">
                        <w:t>ea</w:t>
                      </w:r>
                      <w:proofErr w:type="spellEnd"/>
                      <w:r w:rsidRPr="00107ABC">
                        <w:t xml:space="preserve">, ne </w:t>
                      </w:r>
                      <w:proofErr w:type="spellStart"/>
                      <w:r w:rsidRPr="00107ABC">
                        <w:t>mei</w:t>
                      </w:r>
                      <w:proofErr w:type="spellEnd"/>
                      <w:r w:rsidRPr="00107ABC">
                        <w:t xml:space="preserve"> diam </w:t>
                      </w:r>
                      <w:proofErr w:type="spellStart"/>
                      <w:r w:rsidRPr="00107ABC">
                        <w:t>civibus</w:t>
                      </w:r>
                      <w:proofErr w:type="spellEnd"/>
                      <w:r w:rsidRPr="00107ABC">
                        <w:t xml:space="preserve">. </w:t>
                      </w:r>
                      <w:proofErr w:type="spellStart"/>
                      <w:r w:rsidRPr="00107ABC">
                        <w:t>Munere</w:t>
                      </w:r>
                      <w:proofErr w:type="spellEnd"/>
                      <w:r w:rsidRPr="00107ABC">
                        <w:t xml:space="preserve"> </w:t>
                      </w:r>
                      <w:proofErr w:type="spellStart"/>
                      <w:r w:rsidRPr="00107ABC">
                        <w:t>essent</w:t>
                      </w:r>
                      <w:proofErr w:type="spellEnd"/>
                      <w:r w:rsidRPr="00107ABC">
                        <w:t xml:space="preserve"> </w:t>
                      </w:r>
                      <w:proofErr w:type="spellStart"/>
                      <w:r w:rsidRPr="00107ABC">
                        <w:t>cotidieque</w:t>
                      </w:r>
                      <w:proofErr w:type="spellEnd"/>
                      <w:r w:rsidRPr="00107ABC">
                        <w:t xml:space="preserve"> </w:t>
                      </w:r>
                      <w:proofErr w:type="spellStart"/>
                      <w:r w:rsidRPr="00107ABC">
                        <w:t>te</w:t>
                      </w:r>
                      <w:proofErr w:type="spellEnd"/>
                      <w:r w:rsidRPr="00107ABC">
                        <w:t xml:space="preserve"> vel, vim in </w:t>
                      </w:r>
                      <w:proofErr w:type="spellStart"/>
                      <w:r w:rsidRPr="00107ABC">
                        <w:t>vidisse</w:t>
                      </w:r>
                      <w:proofErr w:type="spellEnd"/>
                      <w:r w:rsidRPr="00107ABC">
                        <w:t xml:space="preserve"> facilis. Qui id solum </w:t>
                      </w:r>
                      <w:proofErr w:type="spellStart"/>
                      <w:r w:rsidRPr="00107ABC">
                        <w:t>equidem</w:t>
                      </w:r>
                      <w:proofErr w:type="spellEnd"/>
                      <w:r w:rsidRPr="00107ABC">
                        <w:t xml:space="preserve"> </w:t>
                      </w:r>
                      <w:proofErr w:type="spellStart"/>
                      <w:r w:rsidRPr="00107ABC">
                        <w:t>suavitate</w:t>
                      </w:r>
                      <w:proofErr w:type="spellEnd"/>
                      <w:r w:rsidRPr="00107ABC">
                        <w:t xml:space="preserve">, cum </w:t>
                      </w:r>
                      <w:proofErr w:type="spellStart"/>
                      <w:r w:rsidRPr="00107ABC">
                        <w:t>te</w:t>
                      </w:r>
                      <w:proofErr w:type="spellEnd"/>
                      <w:r w:rsidRPr="00107ABC">
                        <w:t xml:space="preserve"> </w:t>
                      </w:r>
                      <w:proofErr w:type="spellStart"/>
                      <w:r w:rsidRPr="00107ABC">
                        <w:t>quis</w:t>
                      </w:r>
                      <w:proofErr w:type="spellEnd"/>
                      <w:r w:rsidRPr="00107ABC">
                        <w:t xml:space="preserve"> liber </w:t>
                      </w:r>
                      <w:proofErr w:type="spellStart"/>
                      <w:r w:rsidRPr="00107ABC">
                        <w:t>similique</w:t>
                      </w:r>
                      <w:proofErr w:type="spellEnd"/>
                      <w:r w:rsidRPr="00107ABC">
                        <w:t>.</w:t>
                      </w:r>
                    </w:p>
                    <w:p w14:paraId="7D7E1D05" w14:textId="77777777" w:rsidR="005E297D" w:rsidRPr="00107ABC" w:rsidRDefault="005E297D" w:rsidP="00236782">
                      <w:pPr>
                        <w:pStyle w:val="BodyCopy-General"/>
                      </w:pPr>
                      <w:r w:rsidRPr="00107ABC">
                        <w:t xml:space="preserve">Lorem ipsum dolor sit </w:t>
                      </w:r>
                      <w:proofErr w:type="spellStart"/>
                      <w:r w:rsidRPr="00107ABC">
                        <w:t>amet</w:t>
                      </w:r>
                      <w:proofErr w:type="spellEnd"/>
                      <w:r w:rsidRPr="00107ABC">
                        <w:t xml:space="preserve">, cum nobis </w:t>
                      </w:r>
                      <w:proofErr w:type="spellStart"/>
                      <w:r w:rsidRPr="00107ABC">
                        <w:t>intelle</w:t>
                      </w:r>
                      <w:proofErr w:type="spellEnd"/>
                      <w:r w:rsidRPr="00107ABC">
                        <w:t xml:space="preserve">- gat </w:t>
                      </w:r>
                      <w:proofErr w:type="spellStart"/>
                      <w:r w:rsidRPr="00107ABC">
                        <w:t>ut.</w:t>
                      </w:r>
                      <w:proofErr w:type="spellEnd"/>
                      <w:r w:rsidRPr="00107ABC">
                        <w:t xml:space="preserve"> Pro et </w:t>
                      </w:r>
                      <w:proofErr w:type="spellStart"/>
                      <w:r w:rsidRPr="00107ABC">
                        <w:t>erant</w:t>
                      </w:r>
                      <w:proofErr w:type="spellEnd"/>
                      <w:r w:rsidRPr="00107ABC">
                        <w:t xml:space="preserve"> </w:t>
                      </w:r>
                      <w:proofErr w:type="spellStart"/>
                      <w:r w:rsidRPr="00107ABC">
                        <w:t>mnesarchum</w:t>
                      </w:r>
                      <w:proofErr w:type="spellEnd"/>
                      <w:r w:rsidRPr="00107ABC">
                        <w:t xml:space="preserve"> </w:t>
                      </w:r>
                      <w:proofErr w:type="spellStart"/>
                      <w:r w:rsidRPr="00107ABC">
                        <w:t>complectitur</w:t>
                      </w:r>
                      <w:proofErr w:type="spellEnd"/>
                      <w:r w:rsidRPr="00107ABC">
                        <w:t xml:space="preserve">, sale </w:t>
                      </w:r>
                      <w:proofErr w:type="spellStart"/>
                      <w:r w:rsidRPr="00107ABC">
                        <w:t>tation</w:t>
                      </w:r>
                      <w:proofErr w:type="spellEnd"/>
                      <w:r w:rsidRPr="00107ABC">
                        <w:t xml:space="preserve"> </w:t>
                      </w:r>
                      <w:proofErr w:type="spellStart"/>
                      <w:r w:rsidRPr="00107ABC">
                        <w:t>graece</w:t>
                      </w:r>
                      <w:proofErr w:type="spellEnd"/>
                      <w:r w:rsidRPr="00107ABC">
                        <w:t xml:space="preserve"> </w:t>
                      </w:r>
                      <w:proofErr w:type="spellStart"/>
                      <w:r w:rsidRPr="00107ABC">
                        <w:t>te</w:t>
                      </w:r>
                      <w:proofErr w:type="spellEnd"/>
                      <w:r w:rsidRPr="00107ABC">
                        <w:t xml:space="preserve"> his, </w:t>
                      </w:r>
                      <w:proofErr w:type="spellStart"/>
                      <w:r w:rsidRPr="00107ABC">
                        <w:t>deleniti</w:t>
                      </w:r>
                      <w:proofErr w:type="spellEnd"/>
                      <w:r w:rsidRPr="00107ABC">
                        <w:t xml:space="preserve"> </w:t>
                      </w:r>
                      <w:proofErr w:type="spellStart"/>
                      <w:r w:rsidRPr="00107ABC">
                        <w:t>similique</w:t>
                      </w:r>
                      <w:proofErr w:type="spellEnd"/>
                      <w:r w:rsidRPr="00107ABC">
                        <w:t xml:space="preserve"> </w:t>
                      </w:r>
                      <w:proofErr w:type="spellStart"/>
                      <w:r w:rsidRPr="00107ABC">
                        <w:t>contentiones</w:t>
                      </w:r>
                      <w:proofErr w:type="spellEnd"/>
                      <w:r w:rsidRPr="00107ABC">
                        <w:t xml:space="preserve"> has </w:t>
                      </w:r>
                      <w:proofErr w:type="spellStart"/>
                      <w:r w:rsidRPr="00107ABC">
                        <w:t>ei</w:t>
                      </w:r>
                      <w:proofErr w:type="spellEnd"/>
                      <w:r w:rsidRPr="00107ABC">
                        <w:t xml:space="preserve">. </w:t>
                      </w:r>
                      <w:proofErr w:type="spellStart"/>
                      <w:r w:rsidRPr="00107ABC">
                        <w:t>Wisi</w:t>
                      </w:r>
                      <w:proofErr w:type="spellEnd"/>
                      <w:r w:rsidRPr="00107ABC">
                        <w:t xml:space="preserve"> </w:t>
                      </w:r>
                      <w:proofErr w:type="spellStart"/>
                      <w:r w:rsidRPr="00107ABC">
                        <w:t>dicam</w:t>
                      </w:r>
                      <w:proofErr w:type="spellEnd"/>
                      <w:r w:rsidRPr="00107ABC">
                        <w:t xml:space="preserve"> </w:t>
                      </w:r>
                      <w:proofErr w:type="spellStart"/>
                      <w:r w:rsidRPr="00107ABC">
                        <w:t>noster</w:t>
                      </w:r>
                      <w:proofErr w:type="spellEnd"/>
                      <w:r w:rsidRPr="00107ABC">
                        <w:t xml:space="preserve"> vis </w:t>
                      </w:r>
                      <w:proofErr w:type="spellStart"/>
                      <w:r w:rsidRPr="00107ABC">
                        <w:t>ea</w:t>
                      </w:r>
                      <w:proofErr w:type="spellEnd"/>
                      <w:r w:rsidRPr="00107ABC">
                        <w:t xml:space="preserve">, ne </w:t>
                      </w:r>
                      <w:proofErr w:type="spellStart"/>
                      <w:r w:rsidRPr="00107ABC">
                        <w:t>mei</w:t>
                      </w:r>
                      <w:proofErr w:type="spellEnd"/>
                      <w:r w:rsidRPr="00107ABC">
                        <w:t xml:space="preserve"> diam </w:t>
                      </w:r>
                      <w:proofErr w:type="spellStart"/>
                      <w:r w:rsidRPr="00107ABC">
                        <w:t>civibus</w:t>
                      </w:r>
                      <w:proofErr w:type="spellEnd"/>
                      <w:r w:rsidRPr="00107ABC">
                        <w:t xml:space="preserve">. </w:t>
                      </w:r>
                      <w:proofErr w:type="spellStart"/>
                      <w:r w:rsidRPr="00107ABC">
                        <w:t>Munere</w:t>
                      </w:r>
                      <w:proofErr w:type="spellEnd"/>
                      <w:r w:rsidRPr="00107ABC">
                        <w:t xml:space="preserve"> </w:t>
                      </w:r>
                      <w:proofErr w:type="spellStart"/>
                      <w:r w:rsidRPr="00107ABC">
                        <w:t>essent</w:t>
                      </w:r>
                      <w:proofErr w:type="spellEnd"/>
                      <w:r w:rsidRPr="00107ABC">
                        <w:t xml:space="preserve"> </w:t>
                      </w:r>
                      <w:proofErr w:type="spellStart"/>
                      <w:r w:rsidRPr="00107ABC">
                        <w:t>cotidieque</w:t>
                      </w:r>
                      <w:proofErr w:type="spellEnd"/>
                      <w:r w:rsidRPr="00107ABC">
                        <w:t xml:space="preserve"> </w:t>
                      </w:r>
                      <w:proofErr w:type="spellStart"/>
                      <w:r w:rsidRPr="00107ABC">
                        <w:t>te</w:t>
                      </w:r>
                      <w:proofErr w:type="spellEnd"/>
                      <w:r w:rsidRPr="00107ABC">
                        <w:t xml:space="preserve"> vel, vim in </w:t>
                      </w:r>
                      <w:proofErr w:type="spellStart"/>
                      <w:r w:rsidRPr="00107ABC">
                        <w:t>vidisse</w:t>
                      </w:r>
                      <w:proofErr w:type="spellEnd"/>
                      <w:r w:rsidRPr="00107ABC">
                        <w:t xml:space="preserve"> facilis. Qui id solum </w:t>
                      </w:r>
                      <w:proofErr w:type="spellStart"/>
                      <w:r w:rsidRPr="00107ABC">
                        <w:t>equidem</w:t>
                      </w:r>
                      <w:proofErr w:type="spellEnd"/>
                      <w:r w:rsidRPr="00107ABC">
                        <w:t xml:space="preserve"> </w:t>
                      </w:r>
                      <w:proofErr w:type="spellStart"/>
                      <w:r w:rsidRPr="00107ABC">
                        <w:t>suavitate</w:t>
                      </w:r>
                      <w:proofErr w:type="spellEnd"/>
                      <w:r w:rsidRPr="00107ABC">
                        <w:t xml:space="preserve">, cum </w:t>
                      </w:r>
                      <w:proofErr w:type="spellStart"/>
                      <w:r w:rsidRPr="00107ABC">
                        <w:t>te</w:t>
                      </w:r>
                      <w:proofErr w:type="spellEnd"/>
                      <w:r w:rsidRPr="00107ABC">
                        <w:t xml:space="preserve"> </w:t>
                      </w:r>
                      <w:proofErr w:type="spellStart"/>
                      <w:r w:rsidRPr="00107ABC">
                        <w:t>quis</w:t>
                      </w:r>
                      <w:proofErr w:type="spellEnd"/>
                      <w:r w:rsidRPr="00107ABC">
                        <w:t xml:space="preserve"> liber </w:t>
                      </w:r>
                      <w:proofErr w:type="spellStart"/>
                      <w:r w:rsidRPr="00107ABC">
                        <w:t>similique</w:t>
                      </w:r>
                      <w:proofErr w:type="spellEnd"/>
                      <w:r w:rsidRPr="00107ABC">
                        <w:t>.</w:t>
                      </w:r>
                    </w:p>
                    <w:p w14:paraId="6A2C433F" w14:textId="77777777" w:rsidR="005E297D" w:rsidRPr="00107ABC" w:rsidRDefault="005E297D" w:rsidP="00236782">
                      <w:pPr>
                        <w:pStyle w:val="BodyCopy-General"/>
                      </w:pPr>
                      <w:r w:rsidRPr="00107ABC">
                        <w:t xml:space="preserve">Lorem ipsum dolor sit </w:t>
                      </w:r>
                      <w:proofErr w:type="spellStart"/>
                      <w:r w:rsidRPr="00107ABC">
                        <w:t>amet</w:t>
                      </w:r>
                      <w:proofErr w:type="spellEnd"/>
                      <w:r w:rsidRPr="00107ABC">
                        <w:t xml:space="preserve">, cum nobis </w:t>
                      </w:r>
                      <w:proofErr w:type="spellStart"/>
                      <w:r w:rsidRPr="00107ABC">
                        <w:t>intelle</w:t>
                      </w:r>
                      <w:proofErr w:type="spellEnd"/>
                      <w:r w:rsidRPr="00107ABC">
                        <w:t xml:space="preserve">- gat </w:t>
                      </w:r>
                      <w:proofErr w:type="spellStart"/>
                      <w:r w:rsidRPr="00107ABC">
                        <w:t>ut.</w:t>
                      </w:r>
                      <w:proofErr w:type="spellEnd"/>
                      <w:r w:rsidRPr="00107ABC">
                        <w:t xml:space="preserve"> Pro et </w:t>
                      </w:r>
                      <w:proofErr w:type="spellStart"/>
                      <w:r w:rsidRPr="00107ABC">
                        <w:t>erant</w:t>
                      </w:r>
                      <w:proofErr w:type="spellEnd"/>
                      <w:r w:rsidRPr="00107ABC">
                        <w:t xml:space="preserve"> </w:t>
                      </w:r>
                      <w:proofErr w:type="spellStart"/>
                      <w:r w:rsidRPr="00107ABC">
                        <w:t>mnesarchum</w:t>
                      </w:r>
                      <w:proofErr w:type="spellEnd"/>
                      <w:r w:rsidRPr="00107ABC">
                        <w:t xml:space="preserve"> </w:t>
                      </w:r>
                      <w:proofErr w:type="spellStart"/>
                      <w:r w:rsidRPr="00107ABC">
                        <w:t>complectitur</w:t>
                      </w:r>
                      <w:proofErr w:type="spellEnd"/>
                      <w:r w:rsidRPr="00107ABC">
                        <w:t xml:space="preserve">, sale </w:t>
                      </w:r>
                      <w:proofErr w:type="spellStart"/>
                      <w:r w:rsidRPr="00107ABC">
                        <w:t>tation</w:t>
                      </w:r>
                      <w:proofErr w:type="spellEnd"/>
                      <w:r w:rsidRPr="00107ABC">
                        <w:t xml:space="preserve"> </w:t>
                      </w:r>
                      <w:proofErr w:type="spellStart"/>
                      <w:r w:rsidRPr="00107ABC">
                        <w:t>graece</w:t>
                      </w:r>
                      <w:proofErr w:type="spellEnd"/>
                      <w:r w:rsidRPr="00107ABC">
                        <w:t xml:space="preserve"> </w:t>
                      </w:r>
                      <w:proofErr w:type="spellStart"/>
                      <w:r w:rsidRPr="00107ABC">
                        <w:t>te</w:t>
                      </w:r>
                      <w:proofErr w:type="spellEnd"/>
                      <w:r w:rsidRPr="00107ABC">
                        <w:t xml:space="preserve"> his, </w:t>
                      </w:r>
                      <w:proofErr w:type="spellStart"/>
                      <w:r w:rsidRPr="00107ABC">
                        <w:t>deleniti</w:t>
                      </w:r>
                      <w:proofErr w:type="spellEnd"/>
                      <w:r w:rsidRPr="00107ABC">
                        <w:t xml:space="preserve"> </w:t>
                      </w:r>
                      <w:proofErr w:type="spellStart"/>
                      <w:r w:rsidRPr="00107ABC">
                        <w:t>similique</w:t>
                      </w:r>
                      <w:proofErr w:type="spellEnd"/>
                      <w:r w:rsidRPr="00107ABC">
                        <w:t xml:space="preserve"> </w:t>
                      </w:r>
                      <w:proofErr w:type="spellStart"/>
                      <w:r w:rsidRPr="00107ABC">
                        <w:t>contentiones</w:t>
                      </w:r>
                      <w:proofErr w:type="spellEnd"/>
                      <w:r w:rsidRPr="00107ABC">
                        <w:t xml:space="preserve"> has </w:t>
                      </w:r>
                      <w:proofErr w:type="spellStart"/>
                      <w:r w:rsidRPr="00107ABC">
                        <w:t>ei</w:t>
                      </w:r>
                      <w:proofErr w:type="spellEnd"/>
                      <w:r w:rsidRPr="00107ABC">
                        <w:t xml:space="preserve">. </w:t>
                      </w:r>
                      <w:proofErr w:type="spellStart"/>
                      <w:r w:rsidRPr="00107ABC">
                        <w:t>Wisi</w:t>
                      </w:r>
                      <w:proofErr w:type="spellEnd"/>
                      <w:r w:rsidRPr="00107ABC">
                        <w:t xml:space="preserve"> </w:t>
                      </w:r>
                      <w:proofErr w:type="spellStart"/>
                      <w:r w:rsidRPr="00107ABC">
                        <w:t>dicam</w:t>
                      </w:r>
                      <w:proofErr w:type="spellEnd"/>
                      <w:r w:rsidRPr="00107ABC">
                        <w:t xml:space="preserve"> </w:t>
                      </w:r>
                      <w:proofErr w:type="spellStart"/>
                      <w:r w:rsidRPr="00107ABC">
                        <w:t>noster</w:t>
                      </w:r>
                      <w:proofErr w:type="spellEnd"/>
                      <w:r w:rsidRPr="00107ABC">
                        <w:t xml:space="preserve"> vis </w:t>
                      </w:r>
                      <w:proofErr w:type="spellStart"/>
                      <w:r w:rsidRPr="00107ABC">
                        <w:t>ea</w:t>
                      </w:r>
                      <w:proofErr w:type="spellEnd"/>
                      <w:r w:rsidRPr="00107ABC">
                        <w:t xml:space="preserve">, ne </w:t>
                      </w:r>
                      <w:proofErr w:type="spellStart"/>
                      <w:r w:rsidRPr="00107ABC">
                        <w:t>mei</w:t>
                      </w:r>
                      <w:proofErr w:type="spellEnd"/>
                      <w:r w:rsidRPr="00107ABC">
                        <w:t xml:space="preserve"> diam </w:t>
                      </w:r>
                      <w:proofErr w:type="spellStart"/>
                      <w:r w:rsidRPr="00107ABC">
                        <w:t>civibus</w:t>
                      </w:r>
                      <w:proofErr w:type="spellEnd"/>
                      <w:r w:rsidRPr="00107ABC">
                        <w:t xml:space="preserve">. </w:t>
                      </w:r>
                      <w:proofErr w:type="spellStart"/>
                      <w:r w:rsidRPr="00107ABC">
                        <w:t>Munere</w:t>
                      </w:r>
                      <w:proofErr w:type="spellEnd"/>
                      <w:r w:rsidRPr="00107ABC">
                        <w:t xml:space="preserve"> </w:t>
                      </w:r>
                      <w:proofErr w:type="spellStart"/>
                      <w:r w:rsidRPr="00107ABC">
                        <w:t>essent</w:t>
                      </w:r>
                      <w:proofErr w:type="spellEnd"/>
                      <w:r w:rsidRPr="00107ABC">
                        <w:t xml:space="preserve"> </w:t>
                      </w:r>
                      <w:proofErr w:type="spellStart"/>
                      <w:r w:rsidRPr="00107ABC">
                        <w:t>cotidieque</w:t>
                      </w:r>
                      <w:proofErr w:type="spellEnd"/>
                      <w:r w:rsidRPr="00107ABC">
                        <w:t xml:space="preserve"> </w:t>
                      </w:r>
                      <w:proofErr w:type="spellStart"/>
                      <w:r w:rsidRPr="00107ABC">
                        <w:t>te</w:t>
                      </w:r>
                      <w:proofErr w:type="spellEnd"/>
                      <w:r w:rsidRPr="00107ABC">
                        <w:t xml:space="preserve"> vel, vim in </w:t>
                      </w:r>
                      <w:proofErr w:type="spellStart"/>
                      <w:r w:rsidRPr="00107ABC">
                        <w:t>vidisse</w:t>
                      </w:r>
                      <w:proofErr w:type="spellEnd"/>
                      <w:r w:rsidRPr="00107ABC">
                        <w:t xml:space="preserve"> facilis. Qui id solum </w:t>
                      </w:r>
                      <w:proofErr w:type="spellStart"/>
                      <w:r w:rsidRPr="00107ABC">
                        <w:t>equidem</w:t>
                      </w:r>
                      <w:proofErr w:type="spellEnd"/>
                      <w:r w:rsidRPr="00107ABC">
                        <w:t xml:space="preserve"> </w:t>
                      </w:r>
                      <w:proofErr w:type="spellStart"/>
                      <w:r w:rsidRPr="00107ABC">
                        <w:t>suavitate</w:t>
                      </w:r>
                      <w:proofErr w:type="spellEnd"/>
                      <w:r w:rsidRPr="00107ABC">
                        <w:t xml:space="preserve">, cum </w:t>
                      </w:r>
                      <w:proofErr w:type="spellStart"/>
                      <w:r w:rsidRPr="00107ABC">
                        <w:t>te</w:t>
                      </w:r>
                      <w:proofErr w:type="spellEnd"/>
                      <w:r w:rsidRPr="00107ABC">
                        <w:t xml:space="preserve"> </w:t>
                      </w:r>
                      <w:proofErr w:type="spellStart"/>
                      <w:r w:rsidRPr="00107ABC">
                        <w:t>quis</w:t>
                      </w:r>
                      <w:proofErr w:type="spellEnd"/>
                      <w:r w:rsidR="00597FAA" w:rsidRPr="00107ABC">
                        <w:t>.</w:t>
                      </w:r>
                    </w:p>
                    <w:p w14:paraId="3F1CC099" w14:textId="77777777" w:rsidR="00597FAA" w:rsidRPr="00617F83" w:rsidRDefault="00597FAA" w:rsidP="005E297D">
                      <w:pPr>
                        <w:spacing w:after="320" w:line="320" w:lineRule="exact"/>
                        <w:rPr>
                          <w:rFonts w:ascii="Fira Sans" w:hAnsi="Fira Sans"/>
                          <w:sz w:val="20"/>
                          <w:szCs w:val="20"/>
                        </w:rPr>
                      </w:pPr>
                    </w:p>
                    <w:p w14:paraId="4D1578F6" w14:textId="77777777" w:rsidR="00597FAA" w:rsidRPr="00A520EE" w:rsidRDefault="00597FAA" w:rsidP="000716B2">
                      <w:pPr>
                        <w:spacing w:line="320" w:lineRule="exact"/>
                        <w:rPr>
                          <w:rFonts w:ascii="Fira Sans" w:hAnsi="Fira Sans"/>
                          <w:b/>
                          <w:bCs/>
                          <w:sz w:val="22"/>
                          <w:szCs w:val="22"/>
                        </w:rPr>
                      </w:pPr>
                      <w:r w:rsidRPr="00A520EE">
                        <w:rPr>
                          <w:rFonts w:ascii="Fira Sans" w:hAnsi="Fira Sans"/>
                          <w:b/>
                          <w:bCs/>
                          <w:sz w:val="22"/>
                          <w:szCs w:val="22"/>
                        </w:rPr>
                        <w:t>Name and last Name</w:t>
                      </w:r>
                    </w:p>
                    <w:p w14:paraId="4BCE44DE" w14:textId="77777777" w:rsidR="00597FAA" w:rsidRPr="00A520EE" w:rsidRDefault="00597FAA" w:rsidP="005E297D">
                      <w:pPr>
                        <w:spacing w:after="320" w:line="320" w:lineRule="exact"/>
                        <w:rPr>
                          <w:rFonts w:ascii="Fira Sans Light" w:hAnsi="Fira Sans Light"/>
                          <w:i/>
                          <w:iCs/>
                          <w:sz w:val="22"/>
                          <w:szCs w:val="22"/>
                        </w:rPr>
                      </w:pPr>
                      <w:r w:rsidRPr="00A520EE">
                        <w:rPr>
                          <w:rFonts w:ascii="Fira Sans Light" w:hAnsi="Fira Sans Light"/>
                          <w:i/>
                          <w:iCs/>
                          <w:sz w:val="22"/>
                          <w:szCs w:val="22"/>
                        </w:rPr>
                        <w:t>Title Here</w:t>
                      </w:r>
                    </w:p>
                    <w:p w14:paraId="4334C7C6" w14:textId="77777777" w:rsidR="005E297D" w:rsidRPr="00617F83" w:rsidRDefault="005E297D" w:rsidP="005E297D">
                      <w:pPr>
                        <w:spacing w:after="320" w:line="320" w:lineRule="exact"/>
                        <w:rPr>
                          <w:rFonts w:ascii="Fira Sans" w:hAnsi="Fira Sans"/>
                          <w:i/>
                          <w:iCs/>
                          <w:sz w:val="20"/>
                          <w:szCs w:val="20"/>
                        </w:rPr>
                      </w:pPr>
                    </w:p>
                    <w:p w14:paraId="5AE0C993" w14:textId="77777777" w:rsidR="00F86222" w:rsidRPr="005E297D" w:rsidRDefault="00F86222" w:rsidP="005E297D">
                      <w:pPr>
                        <w:spacing w:after="320" w:line="320" w:lineRule="exact"/>
                        <w:rPr>
                          <w:sz w:val="20"/>
                          <w:szCs w:val="20"/>
                        </w:rPr>
                      </w:pPr>
                    </w:p>
                  </w:txbxContent>
                </v:textbox>
                <w10:wrap type="square" anchory="page"/>
              </v:shape>
            </w:pict>
          </mc:Fallback>
        </mc:AlternateContent>
      </w:r>
    </w:p>
    <w:p w14:paraId="760B8889" w14:textId="77777777" w:rsidR="00107ABC" w:rsidRPr="00D00323" w:rsidRDefault="002C4DA9" w:rsidP="00D00323">
      <w:pPr>
        <w:pStyle w:val="SectionTitle"/>
      </w:pPr>
      <w:r>
        <w:rPr>
          <w:noProof/>
        </w:rPr>
        <w:lastRenderedPageBreak/>
        <w:drawing>
          <wp:anchor distT="0" distB="0" distL="114300" distR="114300" simplePos="0" relativeHeight="251749376" behindDoc="0" locked="0" layoutInCell="1" allowOverlap="1" wp14:anchorId="2F0F19E1" wp14:editId="7160A3CE">
            <wp:simplePos x="0" y="0"/>
            <wp:positionH relativeFrom="column">
              <wp:posOffset>-24174</wp:posOffset>
            </wp:positionH>
            <wp:positionV relativeFrom="paragraph">
              <wp:posOffset>-48260</wp:posOffset>
            </wp:positionV>
            <wp:extent cx="238125" cy="152400"/>
            <wp:effectExtent l="0" t="0" r="3175"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38125" cy="152400"/>
                    </a:xfrm>
                    <a:prstGeom prst="rect">
                      <a:avLst/>
                    </a:prstGeom>
                  </pic:spPr>
                </pic:pic>
              </a:graphicData>
            </a:graphic>
            <wp14:sizeRelH relativeFrom="page">
              <wp14:pctWidth>0</wp14:pctWidth>
            </wp14:sizeRelH>
            <wp14:sizeRelV relativeFrom="page">
              <wp14:pctHeight>0</wp14:pctHeight>
            </wp14:sizeRelV>
          </wp:anchor>
        </w:drawing>
      </w:r>
      <w:r w:rsidR="007A555B" w:rsidRPr="00D00323">
        <w:t>Title for section Goes Here and</w:t>
      </w:r>
      <w:r w:rsidR="00E017FC" w:rsidRPr="00D00323">
        <w:t xml:space="preserve"> </w:t>
      </w:r>
      <w:r w:rsidR="007A555B" w:rsidRPr="00D00323">
        <w:t>Can Wrap if Needed</w:t>
      </w:r>
    </w:p>
    <w:p w14:paraId="3381F60B" w14:textId="77777777" w:rsidR="005B30BF" w:rsidRPr="00A5219D" w:rsidRDefault="00C577B6" w:rsidP="00A5219D">
      <w:pPr>
        <w:pStyle w:val="SectionSubtitle"/>
      </w:pPr>
      <w:r>
        <w:rPr>
          <w:noProof/>
        </w:rPr>
        <mc:AlternateContent>
          <mc:Choice Requires="wps">
            <w:drawing>
              <wp:anchor distT="0" distB="0" distL="114300" distR="114300" simplePos="0" relativeHeight="251746304" behindDoc="0" locked="0" layoutInCell="1" allowOverlap="1" wp14:anchorId="2379093A" wp14:editId="7563C56B">
                <wp:simplePos x="0" y="0"/>
                <wp:positionH relativeFrom="column">
                  <wp:posOffset>6350</wp:posOffset>
                </wp:positionH>
                <wp:positionV relativeFrom="paragraph">
                  <wp:posOffset>337185</wp:posOffset>
                </wp:positionV>
                <wp:extent cx="5995448" cy="0"/>
                <wp:effectExtent l="0" t="0" r="12065" b="12700"/>
                <wp:wrapNone/>
                <wp:docPr id="24" name="Straight Connector 24"/>
                <wp:cNvGraphicFramePr/>
                <a:graphic xmlns:a="http://schemas.openxmlformats.org/drawingml/2006/main">
                  <a:graphicData uri="http://schemas.microsoft.com/office/word/2010/wordprocessingShape">
                    <wps:wsp>
                      <wps:cNvCnPr/>
                      <wps:spPr>
                        <a:xfrm>
                          <a:off x="0" y="0"/>
                          <a:ext cx="5995448" cy="0"/>
                        </a:xfrm>
                        <a:prstGeom prst="line">
                          <a:avLst/>
                        </a:prstGeom>
                        <a:ln w="12700" cmpd="sng">
                          <a:solidFill>
                            <a:srgbClr val="FFB81B"/>
                          </a:solidFill>
                          <a:prstDash val="soli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781AFB5" id="Straight Connector 24" o:spid="_x0000_s1026" style="position:absolute;z-index:251746304;visibility:visible;mso-wrap-style:square;mso-wrap-distance-left:9pt;mso-wrap-distance-top:0;mso-wrap-distance-right:9pt;mso-wrap-distance-bottom:0;mso-position-horizontal:absolute;mso-position-horizontal-relative:text;mso-position-vertical:absolute;mso-position-vertical-relative:text" from=".5pt,26.55pt" to="472.6pt,26.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" strokecolor="#ffb81b" strokeweight="1pt">
                <v:stroke joinstyle="miter"/>
              </v:line>
            </w:pict>
          </mc:Fallback>
        </mc:AlternateContent>
      </w:r>
      <w:r w:rsidR="00F27F19" w:rsidRPr="00A5219D">
        <w:t xml:space="preserve">Section SUBTITLE GOES HERE. </w:t>
      </w:r>
    </w:p>
    <w:p w14:paraId="1BC8CAA8" w14:textId="77777777" w:rsidR="00633898" w:rsidRPr="00107ABC" w:rsidRDefault="00633898" w:rsidP="004F6C29">
      <w:pPr>
        <w:pStyle w:val="BodyCopy-General"/>
      </w:pPr>
      <w:r w:rsidRPr="00107ABC">
        <w:t xml:space="preserve">Lorem ipsum dolor sit amet, pro id habeo iudico qualisque, ius ea maiorum corrumpit reprimique, mei solet option accumsan te. Diam latine detraxit ut mei, ius cu natum gloriatur, argumentum disputationi per at. Quis salutatus his ad. Verear accommodare quo id, dictas </w:t>
      </w:r>
      <w:r w:rsidR="004F6C29">
        <w:softHyphen/>
      </w:r>
      <w:r w:rsidRPr="00107ABC">
        <w:t>civibus percipitur sea ei, ad quem habemus sed.</w:t>
      </w:r>
    </w:p>
    <w:p w14:paraId="01134D87" w14:textId="77777777" w:rsidR="00633898" w:rsidRPr="00107ABC" w:rsidRDefault="00633898" w:rsidP="00236782">
      <w:pPr>
        <w:pStyle w:val="BodyCopy-General"/>
      </w:pPr>
      <w:r w:rsidRPr="00107ABC">
        <w:t>Ad noster accusam torquatos qui, vix ad tollit feugait deserunt. Eirmod viderer omnesque ea nam. Ius ne prima utinam, fabellas mnesarchum vix no. Est aliquam insolens eu, autem rationibus definiebas cum id. Usu detracto efficiantur in, mea vide postea disputationi no. Inani dicunt an vel, alii senserit ius ut, qui stet vide splendide ad.</w:t>
      </w:r>
    </w:p>
    <w:p w14:paraId="5C91D3E3" w14:textId="77777777" w:rsidR="00633898" w:rsidRPr="00617F83" w:rsidRDefault="00633898" w:rsidP="00BC0586">
      <w:pPr>
        <w:pStyle w:val="BodyCopy-Subtitle"/>
      </w:pPr>
      <w:r w:rsidRPr="00617F83">
        <w:t>Subtitles for body</w:t>
      </w:r>
      <w:r w:rsidR="004F5CCB" w:rsidRPr="00617F83">
        <w:t xml:space="preserve"> </w:t>
      </w:r>
      <w:r w:rsidRPr="00617F83">
        <w:t xml:space="preserve">copy. </w:t>
      </w:r>
    </w:p>
    <w:p w14:paraId="617A8CDF" w14:textId="77777777" w:rsidR="00633898" w:rsidRPr="00107ABC" w:rsidRDefault="00633898" w:rsidP="00236782">
      <w:pPr>
        <w:pStyle w:val="BodyCopy-General"/>
      </w:pPr>
      <w:r w:rsidRPr="00107ABC">
        <w:t>Quo mucius patrioque eloquentiam in. Sea at semper tritani elaboraret, solum fuisset instructior no sit, vel mnesarchum complectitur deterruisset ea. Vel fabellas reformidans ei, accumsan scriptorem neglegentur mei te, an eum unum sententiae. Probo vidisse est ea, lucilius sententiae per an, hinc consequat similique his an. Vis natum concludaturque cu, noster feugiat hendrerit pri ex.</w:t>
      </w:r>
    </w:p>
    <w:p w14:paraId="357B3169" w14:textId="77777777" w:rsidR="00633898" w:rsidRPr="00236782" w:rsidRDefault="00A5219D" w:rsidP="00236782">
      <w:pPr>
        <w:pStyle w:val="BodyCopy-Quote"/>
      </w:pPr>
      <w:r w:rsidRPr="00236782">
        <w:drawing>
          <wp:anchor distT="0" distB="0" distL="0" distR="0" simplePos="0" relativeHeight="251743232" behindDoc="0" locked="0" layoutInCell="1" allowOverlap="1" wp14:anchorId="0F99816D" wp14:editId="0F06E747">
            <wp:simplePos x="0" y="0"/>
            <wp:positionH relativeFrom="page">
              <wp:posOffset>2423039</wp:posOffset>
            </wp:positionH>
            <wp:positionV relativeFrom="paragraph">
              <wp:posOffset>1004509</wp:posOffset>
            </wp:positionV>
            <wp:extent cx="190233" cy="142036"/>
            <wp:effectExtent l="0" t="0" r="635" b="0"/>
            <wp:wrapNone/>
            <wp:docPr id="20"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31.png"/>
                    <pic:cNvPicPr/>
                  </pic:nvPicPr>
                  <pic:blipFill>
                    <a:blip r:embed="rId25" cstate="print"/>
                    <a:stretch>
                      <a:fillRect/>
                    </a:stretch>
                  </pic:blipFill>
                  <pic:spPr>
                    <a:xfrm rot="10800000">
                      <a:off x="0" y="0"/>
                      <a:ext cx="190233" cy="142036"/>
                    </a:xfrm>
                    <a:prstGeom prst="rect">
                      <a:avLst/>
                    </a:prstGeom>
                  </pic:spPr>
                </pic:pic>
              </a:graphicData>
            </a:graphic>
          </wp:anchor>
        </w:drawing>
      </w:r>
      <w:r w:rsidRPr="00236782">
        <w:drawing>
          <wp:anchor distT="0" distB="0" distL="0" distR="0" simplePos="0" relativeHeight="251680768" behindDoc="0" locked="0" layoutInCell="1" allowOverlap="1" wp14:anchorId="16E33682" wp14:editId="25AED70B">
            <wp:simplePos x="0" y="0"/>
            <wp:positionH relativeFrom="page">
              <wp:posOffset>988060</wp:posOffset>
            </wp:positionH>
            <wp:positionV relativeFrom="paragraph">
              <wp:posOffset>-635</wp:posOffset>
            </wp:positionV>
            <wp:extent cx="190233" cy="142036"/>
            <wp:effectExtent l="0" t="0" r="635" b="0"/>
            <wp:wrapNone/>
            <wp:docPr id="38"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31.png"/>
                    <pic:cNvPicPr/>
                  </pic:nvPicPr>
                  <pic:blipFill>
                    <a:blip r:embed="rId25" cstate="print"/>
                    <a:stretch>
                      <a:fillRect/>
                    </a:stretch>
                  </pic:blipFill>
                  <pic:spPr>
                    <a:xfrm>
                      <a:off x="0" y="0"/>
                      <a:ext cx="190233" cy="142036"/>
                    </a:xfrm>
                    <a:prstGeom prst="rect">
                      <a:avLst/>
                    </a:prstGeom>
                  </pic:spPr>
                </pic:pic>
              </a:graphicData>
            </a:graphic>
          </wp:anchor>
        </w:drawing>
      </w:r>
      <w:r w:rsidR="00633898" w:rsidRPr="00236782">
        <w:t>Odio tantas deleniti quo no, mel no oportere inciderint, an est dictas inermis. Duo eu equidem accusamus theophrastus. Id omnis expetenda eum. No laboramus similique pro, eam legimus maluisset ut. Te eos persecuti efficiendi, ut nec harum disputationi.</w:t>
      </w:r>
    </w:p>
    <w:p w14:paraId="52236049" w14:textId="77777777" w:rsidR="00633898" w:rsidRPr="00107ABC" w:rsidRDefault="00633898" w:rsidP="00236782">
      <w:pPr>
        <w:pStyle w:val="BodyCopy-General"/>
      </w:pPr>
      <w:r w:rsidRPr="00107ABC">
        <w:t>Ei veritus eloquentiam pri. An nec vidit probatus iudicabit, eos ea odio omnes percipit, qui te simul percipitur. Sed no unum salutandi conceptam. Cu modus oblique gloriatur est.</w:t>
      </w:r>
    </w:p>
    <w:p w14:paraId="3231B3E0" w14:textId="77777777" w:rsidR="00F86222" w:rsidRPr="00107ABC" w:rsidRDefault="00633898" w:rsidP="00236782">
      <w:pPr>
        <w:pStyle w:val="BodyCopy-General"/>
        <w:sectPr w:rsidR="00F86222" w:rsidRPr="00107ABC" w:rsidSect="00E017FC">
          <w:pgSz w:w="12240" w:h="15840"/>
          <w:pgMar w:top="1476" w:right="1440" w:bottom="0" w:left="1440" w:header="720" w:footer="720" w:gutter="0"/>
          <w:cols w:space="720"/>
          <w:titlePg/>
          <w:docGrid w:linePitch="360"/>
        </w:sectPr>
      </w:pPr>
      <w:r w:rsidRPr="00107ABC">
        <w:t>Vim ne habemus maluisset, an inani debet voluptua eum. Vim ancillae voluptua ea, cu adhuc dolor est. Laudem accommodare his ne. Mei dicunt accusamus at, an magna movet mucius vel, ei vix dictas definitionem. Fabellas intellegam id vim, ius nullam iuvaret te. Ut s</w:t>
      </w:r>
      <w:r w:rsidR="004F5CCB" w:rsidRPr="00107ABC">
        <w:t>int dissentiet his, vis fierent.</w:t>
      </w:r>
    </w:p>
    <w:p w14:paraId="37CE6CAC" w14:textId="77777777" w:rsidR="004F5CCB" w:rsidRPr="00107ABC" w:rsidRDefault="004F5CCB" w:rsidP="00236782">
      <w:pPr>
        <w:pStyle w:val="BodyCopy-General"/>
        <w:sectPr w:rsidR="004F5CCB" w:rsidRPr="00107ABC" w:rsidSect="00F86222">
          <w:type w:val="continuous"/>
          <w:pgSz w:w="12240" w:h="15840"/>
          <w:pgMar w:top="1440" w:right="1440" w:bottom="1440" w:left="1440" w:header="720" w:footer="720" w:gutter="0"/>
          <w:cols w:space="720"/>
          <w:titlePg/>
          <w:docGrid w:linePitch="360"/>
        </w:sectPr>
      </w:pPr>
    </w:p>
    <w:p w14:paraId="052BC33A" w14:textId="77777777" w:rsidR="004F5CCB" w:rsidRPr="00BC0586" w:rsidRDefault="00F86222" w:rsidP="00BC0586">
      <w:pPr>
        <w:pStyle w:val="BodyCopy-Subtitle"/>
      </w:pPr>
      <w:r w:rsidRPr="00BC0586">
        <w:rPr>
          <w:noProof/>
        </w:rPr>
        <w:lastRenderedPageBreak/>
        <w:drawing>
          <wp:anchor distT="0" distB="457200" distL="114300" distR="114300" simplePos="0" relativeHeight="251681792" behindDoc="0" locked="0" layoutInCell="1" allowOverlap="1" wp14:anchorId="3F7C9537" wp14:editId="29753F1D">
            <wp:simplePos x="0" y="0"/>
            <wp:positionH relativeFrom="column">
              <wp:posOffset>3183605</wp:posOffset>
            </wp:positionH>
            <wp:positionV relativeFrom="paragraph">
              <wp:posOffset>112395</wp:posOffset>
            </wp:positionV>
            <wp:extent cx="2700020" cy="4050665"/>
            <wp:effectExtent l="0" t="0" r="0" b="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fpo.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20" cy="4050665"/>
                    </a:xfrm>
                    <a:prstGeom prst="rect">
                      <a:avLst/>
                    </a:prstGeom>
                  </pic:spPr>
                </pic:pic>
              </a:graphicData>
            </a:graphic>
            <wp14:sizeRelH relativeFrom="page">
              <wp14:pctWidth>0</wp14:pctWidth>
            </wp14:sizeRelH>
            <wp14:sizeRelV relativeFrom="page">
              <wp14:pctHeight>0</wp14:pctHeight>
            </wp14:sizeRelV>
          </wp:anchor>
        </w:drawing>
      </w:r>
      <w:r w:rsidR="004F5CCB" w:rsidRPr="00BC0586">
        <w:t>Subtitles for body</w:t>
      </w:r>
      <w:r w:rsidR="00236782" w:rsidRPr="00BC0586">
        <w:t xml:space="preserve"> </w:t>
      </w:r>
      <w:r w:rsidR="004F5CCB" w:rsidRPr="00BC0586">
        <w:t>c</w:t>
      </w:r>
      <w:r w:rsidR="00BC0586" w:rsidRPr="00BC0586">
        <w:t>o</w:t>
      </w:r>
      <w:r w:rsidR="004F5CCB" w:rsidRPr="00BC0586">
        <w:t>py.</w:t>
      </w:r>
    </w:p>
    <w:p w14:paraId="7AED3925" w14:textId="77777777" w:rsidR="00597FAA" w:rsidRPr="00236782" w:rsidRDefault="00597FAA" w:rsidP="00BC0586">
      <w:pPr>
        <w:pStyle w:val="BodyCopy-General"/>
        <w:tabs>
          <w:tab w:val="left" w:pos="1350"/>
          <w:tab w:val="left" w:pos="4230"/>
        </w:tabs>
        <w:ind w:right="18"/>
      </w:pPr>
      <w:r w:rsidRPr="00236782">
        <w:t>Lorem ipsum dolor sit amet, pro id habeo iudico qualisque, ius ea maiorum corrumpit reprimique, mei solet option accumsan te. Diam latine detraxit ut mei, ius cu natum gloriatur, argumentum disputationi per at. Quis salutatus his ad. Verear accommodare quo id, dictas civibus percipitur sea ei, ad quem habemus sed.</w:t>
      </w:r>
    </w:p>
    <w:p w14:paraId="79B63FAB" w14:textId="77777777" w:rsidR="00597FAA" w:rsidRPr="00236782" w:rsidRDefault="00597FAA" w:rsidP="00236782">
      <w:pPr>
        <w:pStyle w:val="BodyCopy-General"/>
      </w:pPr>
      <w:r w:rsidRPr="00236782">
        <w:t>Ad noster accusam torquatos qui, vix ad tollit feugait deserunt. Eirmod viderer omnesque ea nam. Ius ne prima utinam, fabellas mnesarchum vix no. Est aliquam insolens eu, autem rationibus definiebas cum id. Usu detracto efficiantur in, mea vide postea disputationi no. Inani dicunt an vel, alii senserit ius ut, qui stet vide splendide ad.</w:t>
      </w:r>
    </w:p>
    <w:p w14:paraId="5FB56D71" w14:textId="77777777" w:rsidR="000716B2" w:rsidRPr="00617F83" w:rsidRDefault="000716B2" w:rsidP="00BC0586">
      <w:pPr>
        <w:pStyle w:val="BodyCopy-Subtitle"/>
      </w:pPr>
      <w:r w:rsidRPr="00617F83">
        <w:t xml:space="preserve">Subtitles for body copy. </w:t>
      </w:r>
    </w:p>
    <w:p w14:paraId="4E347EA9" w14:textId="77777777" w:rsidR="00597FAA" w:rsidRPr="00107ABC" w:rsidRDefault="00597FAA" w:rsidP="00236782">
      <w:pPr>
        <w:pStyle w:val="BodyCopy-General"/>
      </w:pPr>
      <w:r w:rsidRPr="00107ABC">
        <w:t>Ea inimicus appellantur usu. Alia tota democritum vim an, sea essent scribentur eu. Quo mucius patrioque eloquentiam in. Sea at semper tritani elaboraret, solum fuisset instructior no sit, vel mnesarchum complectitur deterruisset ea. Vel fabellas reformidans ei, accumsan scriptorem neglegentur mei te, an eum unum sententiae. Probo vidisse est ea, lucilius sententiae per an, hinc consequat similique his an. Vis natum concludaturque cu, noster feugiat hendrerit pri ex.</w:t>
      </w:r>
    </w:p>
    <w:p w14:paraId="4EEC07D7" w14:textId="77777777" w:rsidR="00597FAA" w:rsidRPr="00107ABC" w:rsidRDefault="00597FAA" w:rsidP="00236782">
      <w:pPr>
        <w:pStyle w:val="BodyCopy-General"/>
      </w:pPr>
      <w:r w:rsidRPr="00107ABC">
        <w:t>Odio tantas deleniti quo no, mel no oportere inciderint, an est dictas inermis. Duo eu equidem accusamus theophrastus. Id omnis expetenda eum. No laboramus similique pro, eam legimus maluisset ut. Te eos persecuti efficiendi, ut nec harum disputationi.</w:t>
      </w:r>
    </w:p>
    <w:p w14:paraId="4FF592E7" w14:textId="77777777" w:rsidR="00597FAA" w:rsidRPr="00107ABC" w:rsidRDefault="00597FAA" w:rsidP="00236782">
      <w:pPr>
        <w:pStyle w:val="BodyCopy-General"/>
      </w:pPr>
      <w:r w:rsidRPr="00107ABC">
        <w:t>Ei veritus eloquentiam pri. An nec vidit probatus iudicabit, eos ea odio omnes percipit, qui te simul percipitur. Sed no unum salutandi conceptam. Cu modus oblique gloriatur est.</w:t>
      </w:r>
    </w:p>
    <w:p w14:paraId="1B1192EB" w14:textId="77777777" w:rsidR="000716B2" w:rsidRPr="00107ABC" w:rsidRDefault="00597FAA" w:rsidP="00236782">
      <w:pPr>
        <w:pStyle w:val="BodyCopy-General"/>
      </w:pPr>
      <w:r w:rsidRPr="00107ABC">
        <w:t>Vim ne habemus maluisset, an inani debet voluptua eum. Vim ancillae voluptua ea, cu adhuc dolor est. Laudem accommodare ne.</w:t>
      </w:r>
      <w:r w:rsidR="00140020">
        <w:br/>
      </w:r>
      <w:r w:rsidR="00140020" w:rsidRPr="00107ABC">
        <w:t>Mei dicunt accusamus at, an magna movet</w:t>
      </w:r>
      <w:r w:rsidR="00140020">
        <w:t>.</w:t>
      </w:r>
    </w:p>
    <w:p w14:paraId="0C3E0389" w14:textId="77777777" w:rsidR="00451EC9" w:rsidRPr="00107ABC" w:rsidRDefault="00451EC9" w:rsidP="00236782">
      <w:pPr>
        <w:pStyle w:val="BodyCopy-General"/>
      </w:pPr>
    </w:p>
    <w:p w14:paraId="421A6128" w14:textId="77777777" w:rsidR="00451EC9" w:rsidRPr="00107ABC" w:rsidRDefault="00451EC9" w:rsidP="00236782">
      <w:pPr>
        <w:pStyle w:val="BodyCopy-General"/>
        <w:sectPr w:rsidR="00451EC9" w:rsidRPr="00107ABC" w:rsidSect="004F6C29">
          <w:type w:val="continuous"/>
          <w:pgSz w:w="12240" w:h="15840"/>
          <w:pgMar w:top="1818" w:right="1440" w:bottom="1440" w:left="1440" w:header="720" w:footer="720" w:gutter="144"/>
          <w:cols w:num="2" w:space="720"/>
          <w:titlePg/>
          <w:docGrid w:linePitch="360"/>
        </w:sectPr>
      </w:pPr>
    </w:p>
    <w:p w14:paraId="0D5DE8E6" w14:textId="77777777" w:rsidR="00F16C72" w:rsidRDefault="00140020">
      <w:r>
        <w:rPr>
          <w:rFonts w:ascii="Trade Gothic LT Std Bold"/>
          <w:noProof/>
          <w:sz w:val="20"/>
        </w:rPr>
        <w:lastRenderedPageBreak/>
        <w:drawing>
          <wp:anchor distT="0" distB="0" distL="114300" distR="114300" simplePos="0" relativeHeight="251720704" behindDoc="1" locked="0" layoutInCell="1" allowOverlap="1" wp14:anchorId="1203171A" wp14:editId="1B99F293">
            <wp:simplePos x="0" y="0"/>
            <wp:positionH relativeFrom="column">
              <wp:posOffset>-4551107</wp:posOffset>
            </wp:positionH>
            <wp:positionV relativeFrom="paragraph">
              <wp:posOffset>-1907540</wp:posOffset>
            </wp:positionV>
            <wp:extent cx="17847310" cy="11903075"/>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7847310" cy="11903075"/>
                    </a:xfrm>
                    <a:prstGeom prst="rect">
                      <a:avLst/>
                    </a:prstGeom>
                    <a:blipFill>
                      <a:blip r:embed="rId28"/>
                      <a:stretch>
                        <a:fillRect/>
                      </a:stretch>
                    </a:blip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1072" behindDoc="0" locked="0" layoutInCell="1" allowOverlap="1" wp14:anchorId="7BFBB8BB" wp14:editId="02EADB25">
                <wp:simplePos x="0" y="0"/>
                <wp:positionH relativeFrom="column">
                  <wp:posOffset>3194685</wp:posOffset>
                </wp:positionH>
                <wp:positionV relativeFrom="page">
                  <wp:posOffset>-26035</wp:posOffset>
                </wp:positionV>
                <wp:extent cx="3594735" cy="10153650"/>
                <wp:effectExtent l="0" t="0" r="0" b="6350"/>
                <wp:wrapThrough wrapText="bothSides">
                  <wp:wrapPolygon edited="0">
                    <wp:start x="0" y="0"/>
                    <wp:lineTo x="0" y="21586"/>
                    <wp:lineTo x="21520" y="21586"/>
                    <wp:lineTo x="21520" y="0"/>
                    <wp:lineTo x="0" y="0"/>
                  </wp:wrapPolygon>
                </wp:wrapThrough>
                <wp:docPr id="2" name="Rectangle 2"/>
                <wp:cNvGraphicFramePr/>
                <a:graphic xmlns:a="http://schemas.openxmlformats.org/drawingml/2006/main">
                  <a:graphicData uri="http://schemas.microsoft.com/office/word/2010/wordprocessingShape">
                    <wps:wsp>
                      <wps:cNvSpPr/>
                      <wps:spPr>
                        <a:xfrm>
                          <a:off x="0" y="0"/>
                          <a:ext cx="3594735" cy="10153650"/>
                        </a:xfrm>
                        <a:prstGeom prst="rect">
                          <a:avLst/>
                        </a:prstGeom>
                        <a:solidFill>
                          <a:srgbClr val="003CA5">
                            <a:alpha val="9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AE4C92" id="Rectangle 2" o:spid="_x0000_s1026" style="position:absolute;margin-left:251.55pt;margin-top:-2.05pt;width:283.05pt;height:799.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" fillcolor="#003ca5" stroked="f" strokeweight="1pt">
                <v:fill opacity="62194f"/>
                <w10:wrap type="through" anchory="page"/>
              </v:rect>
            </w:pict>
          </mc:Fallback>
        </mc:AlternateContent>
      </w:r>
    </w:p>
    <w:p w14:paraId="66BC835D" w14:textId="77777777" w:rsidR="00F16C72" w:rsidRDefault="00F16C72"/>
    <w:p w14:paraId="69086F62" w14:textId="77777777" w:rsidR="00F16C72" w:rsidRDefault="00F16C72"/>
    <w:p w14:paraId="03A5F253" w14:textId="77777777" w:rsidR="004B1B19" w:rsidRPr="00437529" w:rsidRDefault="004F6C29" w:rsidP="00437529">
      <w:pPr>
        <w:ind w:left="-1440" w:right="-1440"/>
      </w:pPr>
      <w:r w:rsidRPr="00D00323">
        <w:rPr>
          <w:noProof/>
        </w:rPr>
        <w:drawing>
          <wp:anchor distT="0" distB="0" distL="114300" distR="114300" simplePos="0" relativeHeight="251745280" behindDoc="0" locked="0" layoutInCell="1" allowOverlap="1" wp14:anchorId="06E5BBA3" wp14:editId="365C219A">
            <wp:simplePos x="0" y="0"/>
            <wp:positionH relativeFrom="column">
              <wp:posOffset>4800600</wp:posOffset>
            </wp:positionH>
            <wp:positionV relativeFrom="paragraph">
              <wp:posOffset>657225</wp:posOffset>
            </wp:positionV>
            <wp:extent cx="317500" cy="17018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17500" cy="17018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2096" behindDoc="0" locked="0" layoutInCell="1" allowOverlap="1" wp14:anchorId="0781E310" wp14:editId="1CF08401">
                <wp:simplePos x="0" y="0"/>
                <wp:positionH relativeFrom="column">
                  <wp:posOffset>3720697</wp:posOffset>
                </wp:positionH>
                <wp:positionV relativeFrom="paragraph">
                  <wp:posOffset>1195024</wp:posOffset>
                </wp:positionV>
                <wp:extent cx="2633345" cy="5603240"/>
                <wp:effectExtent l="0" t="0" r="0" b="0"/>
                <wp:wrapSquare wrapText="bothSides"/>
                <wp:docPr id="3" name="Text Box 3"/>
                <wp:cNvGraphicFramePr/>
                <a:graphic xmlns:a="http://schemas.openxmlformats.org/drawingml/2006/main">
                  <a:graphicData uri="http://schemas.microsoft.com/office/word/2010/wordprocessingShape">
                    <wps:wsp>
                      <wps:cNvSpPr txBox="1"/>
                      <wps:spPr>
                        <a:xfrm>
                          <a:off x="0" y="0"/>
                          <a:ext cx="2633345" cy="5603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C0D330B" w14:textId="77777777" w:rsidR="00437529" w:rsidRPr="00236782" w:rsidRDefault="00140020" w:rsidP="00236782">
                            <w:pPr>
                              <w:pStyle w:val="Quotetextoverfullimage"/>
                            </w:pPr>
                            <w:r>
                              <w:t xml:space="preserve">“ </w:t>
                            </w:r>
                            <w:r w:rsidR="00437529" w:rsidRPr="00236782">
                              <w:t>Lorem ipsum dolor sit amet, vim an vide melius, ius in habemus aliquando dissentias. Dolorum tractatos suscipiantur in his. Ne qui malorum phaedrum. Stet atqui simul pro cu. Eu eligendi invidunt has. Vix cu dolorum laboramus, quo et wisi delicatissimi.</w:t>
                            </w:r>
                          </w:p>
                          <w:p w14:paraId="516C240E" w14:textId="77777777" w:rsidR="00437529" w:rsidRPr="00236782" w:rsidRDefault="00437529" w:rsidP="00236782">
                            <w:pPr>
                              <w:pStyle w:val="Quotetextoverfullimage"/>
                            </w:pPr>
                            <w:r w:rsidRPr="00236782">
                              <w:t>Eu eligendi invidunt has cu dolorum laboramus, quo et wisi</w:t>
                            </w:r>
                            <w:r w:rsidR="004101AB" w:rsidRPr="00236782">
                              <w:t>”.</w:t>
                            </w:r>
                          </w:p>
                          <w:p w14:paraId="3CB01F0D" w14:textId="77777777" w:rsidR="00437529" w:rsidRPr="00140020" w:rsidRDefault="00437529" w:rsidP="007A74B4">
                            <w:pPr>
                              <w:pStyle w:val="QuoteAuthoroverfullImage"/>
                              <w:rPr>
                                <w:rFonts w:ascii="Fira Sans SemiBold" w:hAnsi="Fira Sans SemiBold"/>
                                <w:b/>
                                <w:bCs/>
                                <w:color w:val="FFB81B"/>
                              </w:rPr>
                            </w:pPr>
                            <w:r w:rsidRPr="00140020">
                              <w:rPr>
                                <w:rFonts w:ascii="Fira Sans SemiBold" w:hAnsi="Fira Sans SemiBold"/>
                                <w:b/>
                                <w:bCs/>
                                <w:color w:val="FFB81B"/>
                              </w:rPr>
                              <w:t>THIS WOULD BE THE NAME OF THE AUTHOR AND TWO LINES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81E310" id="Text Box 3" o:spid="_x0000_s1032" type="#_x0000_t202" style="position:absolute;left:0;text-align:left;margin-left:292.95pt;margin-top:94.1pt;width:207.35pt;height:441.2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" filled="f" stroked="f">
                <v:textbox>
                  <w:txbxContent>
                    <w:p w14:paraId="6C0D330B" w14:textId="77777777" w:rsidR="00437529" w:rsidRPr="00236782" w:rsidRDefault="00140020" w:rsidP="00236782">
                      <w:pPr>
                        <w:pStyle w:val="Quotetextoverfullimage"/>
                      </w:pPr>
                      <w:proofErr w:type="gramStart"/>
                      <w:r>
                        <w:t xml:space="preserve">“ </w:t>
                      </w:r>
                      <w:r w:rsidR="00437529" w:rsidRPr="00236782">
                        <w:t>Lorem</w:t>
                      </w:r>
                      <w:proofErr w:type="gramEnd"/>
                      <w:r w:rsidR="00437529" w:rsidRPr="00236782">
                        <w:t xml:space="preserve"> ipsum dolor sit </w:t>
                      </w:r>
                      <w:proofErr w:type="spellStart"/>
                      <w:r w:rsidR="00437529" w:rsidRPr="00236782">
                        <w:t>amet</w:t>
                      </w:r>
                      <w:proofErr w:type="spellEnd"/>
                      <w:r w:rsidR="00437529" w:rsidRPr="00236782">
                        <w:t xml:space="preserve">, vim an vide </w:t>
                      </w:r>
                      <w:proofErr w:type="spellStart"/>
                      <w:r w:rsidR="00437529" w:rsidRPr="00236782">
                        <w:t>melius</w:t>
                      </w:r>
                      <w:proofErr w:type="spellEnd"/>
                      <w:r w:rsidR="00437529" w:rsidRPr="00236782">
                        <w:t xml:space="preserve">, </w:t>
                      </w:r>
                      <w:proofErr w:type="spellStart"/>
                      <w:r w:rsidR="00437529" w:rsidRPr="00236782">
                        <w:t>ius</w:t>
                      </w:r>
                      <w:proofErr w:type="spellEnd"/>
                      <w:r w:rsidR="00437529" w:rsidRPr="00236782">
                        <w:t xml:space="preserve"> in </w:t>
                      </w:r>
                      <w:proofErr w:type="spellStart"/>
                      <w:r w:rsidR="00437529" w:rsidRPr="00236782">
                        <w:t>habemus</w:t>
                      </w:r>
                      <w:proofErr w:type="spellEnd"/>
                      <w:r w:rsidR="00437529" w:rsidRPr="00236782">
                        <w:t xml:space="preserve"> </w:t>
                      </w:r>
                      <w:proofErr w:type="spellStart"/>
                      <w:r w:rsidR="00437529" w:rsidRPr="00236782">
                        <w:t>aliquando</w:t>
                      </w:r>
                      <w:proofErr w:type="spellEnd"/>
                      <w:r w:rsidR="00437529" w:rsidRPr="00236782">
                        <w:t xml:space="preserve"> </w:t>
                      </w:r>
                      <w:proofErr w:type="spellStart"/>
                      <w:r w:rsidR="00437529" w:rsidRPr="00236782">
                        <w:t>dissentias</w:t>
                      </w:r>
                      <w:proofErr w:type="spellEnd"/>
                      <w:r w:rsidR="00437529" w:rsidRPr="00236782">
                        <w:t xml:space="preserve">. </w:t>
                      </w:r>
                      <w:proofErr w:type="spellStart"/>
                      <w:r w:rsidR="00437529" w:rsidRPr="00236782">
                        <w:t>Dolorum</w:t>
                      </w:r>
                      <w:proofErr w:type="spellEnd"/>
                      <w:r w:rsidR="00437529" w:rsidRPr="00236782">
                        <w:t xml:space="preserve"> </w:t>
                      </w:r>
                      <w:proofErr w:type="spellStart"/>
                      <w:r w:rsidR="00437529" w:rsidRPr="00236782">
                        <w:t>tractatos</w:t>
                      </w:r>
                      <w:proofErr w:type="spellEnd"/>
                      <w:r w:rsidR="00437529" w:rsidRPr="00236782">
                        <w:t xml:space="preserve"> </w:t>
                      </w:r>
                      <w:proofErr w:type="spellStart"/>
                      <w:r w:rsidR="00437529" w:rsidRPr="00236782">
                        <w:t>suscipiantur</w:t>
                      </w:r>
                      <w:proofErr w:type="spellEnd"/>
                      <w:r w:rsidR="00437529" w:rsidRPr="00236782">
                        <w:t xml:space="preserve"> in his. Ne qui </w:t>
                      </w:r>
                      <w:proofErr w:type="spellStart"/>
                      <w:r w:rsidR="00437529" w:rsidRPr="00236782">
                        <w:t>malorum</w:t>
                      </w:r>
                      <w:proofErr w:type="spellEnd"/>
                      <w:r w:rsidR="00437529" w:rsidRPr="00236782">
                        <w:t xml:space="preserve"> </w:t>
                      </w:r>
                      <w:proofErr w:type="spellStart"/>
                      <w:r w:rsidR="00437529" w:rsidRPr="00236782">
                        <w:t>phaedrum</w:t>
                      </w:r>
                      <w:proofErr w:type="spellEnd"/>
                      <w:r w:rsidR="00437529" w:rsidRPr="00236782">
                        <w:t xml:space="preserve">. Stet </w:t>
                      </w:r>
                      <w:proofErr w:type="spellStart"/>
                      <w:r w:rsidR="00437529" w:rsidRPr="00236782">
                        <w:t>atqui</w:t>
                      </w:r>
                      <w:proofErr w:type="spellEnd"/>
                      <w:r w:rsidR="00437529" w:rsidRPr="00236782">
                        <w:t xml:space="preserve"> simul pro cu. Eu </w:t>
                      </w:r>
                      <w:proofErr w:type="spellStart"/>
                      <w:r w:rsidR="00437529" w:rsidRPr="00236782">
                        <w:t>eligendi</w:t>
                      </w:r>
                      <w:proofErr w:type="spellEnd"/>
                      <w:r w:rsidR="00437529" w:rsidRPr="00236782">
                        <w:t xml:space="preserve"> </w:t>
                      </w:r>
                      <w:proofErr w:type="spellStart"/>
                      <w:r w:rsidR="00437529" w:rsidRPr="00236782">
                        <w:t>invidunt</w:t>
                      </w:r>
                      <w:proofErr w:type="spellEnd"/>
                      <w:r w:rsidR="00437529" w:rsidRPr="00236782">
                        <w:t xml:space="preserve"> has. </w:t>
                      </w:r>
                      <w:proofErr w:type="spellStart"/>
                      <w:r w:rsidR="00437529" w:rsidRPr="00236782">
                        <w:t>Vix</w:t>
                      </w:r>
                      <w:proofErr w:type="spellEnd"/>
                      <w:r w:rsidR="00437529" w:rsidRPr="00236782">
                        <w:t xml:space="preserve"> cu </w:t>
                      </w:r>
                      <w:proofErr w:type="spellStart"/>
                      <w:r w:rsidR="00437529" w:rsidRPr="00236782">
                        <w:t>dolorum</w:t>
                      </w:r>
                      <w:proofErr w:type="spellEnd"/>
                      <w:r w:rsidR="00437529" w:rsidRPr="00236782">
                        <w:t xml:space="preserve"> </w:t>
                      </w:r>
                      <w:proofErr w:type="spellStart"/>
                      <w:r w:rsidR="00437529" w:rsidRPr="00236782">
                        <w:t>laboramus</w:t>
                      </w:r>
                      <w:proofErr w:type="spellEnd"/>
                      <w:r w:rsidR="00437529" w:rsidRPr="00236782">
                        <w:t xml:space="preserve">, quo et </w:t>
                      </w:r>
                      <w:proofErr w:type="spellStart"/>
                      <w:r w:rsidR="00437529" w:rsidRPr="00236782">
                        <w:t>wisi</w:t>
                      </w:r>
                      <w:proofErr w:type="spellEnd"/>
                      <w:r w:rsidR="00437529" w:rsidRPr="00236782">
                        <w:t xml:space="preserve"> </w:t>
                      </w:r>
                      <w:proofErr w:type="spellStart"/>
                      <w:r w:rsidR="00437529" w:rsidRPr="00236782">
                        <w:t>delicatissimi</w:t>
                      </w:r>
                      <w:proofErr w:type="spellEnd"/>
                      <w:r w:rsidR="00437529" w:rsidRPr="00236782">
                        <w:t>.</w:t>
                      </w:r>
                    </w:p>
                    <w:p w14:paraId="516C240E" w14:textId="77777777" w:rsidR="00437529" w:rsidRPr="00236782" w:rsidRDefault="00437529" w:rsidP="00236782">
                      <w:pPr>
                        <w:pStyle w:val="Quotetextoverfullimage"/>
                      </w:pPr>
                      <w:r w:rsidRPr="00236782">
                        <w:t xml:space="preserve">Eu </w:t>
                      </w:r>
                      <w:proofErr w:type="spellStart"/>
                      <w:r w:rsidRPr="00236782">
                        <w:t>eligendi</w:t>
                      </w:r>
                      <w:proofErr w:type="spellEnd"/>
                      <w:r w:rsidRPr="00236782">
                        <w:t xml:space="preserve"> </w:t>
                      </w:r>
                      <w:proofErr w:type="spellStart"/>
                      <w:r w:rsidRPr="00236782">
                        <w:t>invidunt</w:t>
                      </w:r>
                      <w:proofErr w:type="spellEnd"/>
                      <w:r w:rsidRPr="00236782">
                        <w:t xml:space="preserve"> has cu </w:t>
                      </w:r>
                      <w:proofErr w:type="spellStart"/>
                      <w:r w:rsidRPr="00236782">
                        <w:t>dolorum</w:t>
                      </w:r>
                      <w:proofErr w:type="spellEnd"/>
                      <w:r w:rsidRPr="00236782">
                        <w:t xml:space="preserve"> </w:t>
                      </w:r>
                      <w:proofErr w:type="spellStart"/>
                      <w:r w:rsidRPr="00236782">
                        <w:t>laboramus</w:t>
                      </w:r>
                      <w:proofErr w:type="spellEnd"/>
                      <w:r w:rsidRPr="00236782">
                        <w:t xml:space="preserve">, quo et </w:t>
                      </w:r>
                      <w:proofErr w:type="spellStart"/>
                      <w:r w:rsidRPr="00236782">
                        <w:t>wisi</w:t>
                      </w:r>
                      <w:proofErr w:type="spellEnd"/>
                      <w:r w:rsidR="004101AB" w:rsidRPr="00236782">
                        <w:t>”.</w:t>
                      </w:r>
                    </w:p>
                    <w:p w14:paraId="3CB01F0D" w14:textId="77777777" w:rsidR="00437529" w:rsidRPr="00140020" w:rsidRDefault="00437529" w:rsidP="007A74B4">
                      <w:pPr>
                        <w:pStyle w:val="QuoteAuthoroverfullImage"/>
                        <w:rPr>
                          <w:rFonts w:ascii="Fira Sans SemiBold" w:hAnsi="Fira Sans SemiBold"/>
                          <w:b/>
                          <w:bCs/>
                          <w:color w:val="FFB81B"/>
                        </w:rPr>
                      </w:pPr>
                      <w:r w:rsidRPr="00140020">
                        <w:rPr>
                          <w:rFonts w:ascii="Fira Sans SemiBold" w:hAnsi="Fira Sans SemiBold"/>
                          <w:b/>
                          <w:bCs/>
                          <w:color w:val="FFB81B"/>
                        </w:rPr>
                        <w:t>THIS WOULD BE THE NAME OF THE AUTHOR AND TWO LINES</w:t>
                      </w:r>
                    </w:p>
                  </w:txbxContent>
                </v:textbox>
                <w10:wrap type="square"/>
              </v:shape>
            </w:pict>
          </mc:Fallback>
        </mc:AlternateContent>
      </w:r>
      <w:r w:rsidR="002C4DA9" w:rsidRPr="00BA2AEB">
        <w:rPr>
          <w:noProof/>
        </w:rPr>
        <w:drawing>
          <wp:anchor distT="0" distB="0" distL="114300" distR="114300" simplePos="0" relativeHeight="251751424" behindDoc="0" locked="0" layoutInCell="1" allowOverlap="1" wp14:anchorId="5204CDC3" wp14:editId="1D56A2E9">
            <wp:simplePos x="0" y="0"/>
            <wp:positionH relativeFrom="column">
              <wp:posOffset>4100953</wp:posOffset>
            </wp:positionH>
            <wp:positionV relativeFrom="paragraph">
              <wp:posOffset>7875363</wp:posOffset>
            </wp:positionV>
            <wp:extent cx="1750741" cy="628581"/>
            <wp:effectExtent l="0" t="0" r="190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750741" cy="628581"/>
                    </a:xfrm>
                    <a:prstGeom prst="rect">
                      <a:avLst/>
                    </a:prstGeom>
                  </pic:spPr>
                </pic:pic>
              </a:graphicData>
            </a:graphic>
            <wp14:sizeRelH relativeFrom="page">
              <wp14:pctWidth>0</wp14:pctWidth>
            </wp14:sizeRelH>
            <wp14:sizeRelV relativeFrom="page">
              <wp14:pctHeight>0</wp14:pctHeight>
            </wp14:sizeRelV>
          </wp:anchor>
        </w:drawing>
      </w:r>
      <w:r w:rsidR="00D172F5">
        <w:rPr>
          <w:noProof/>
        </w:rPr>
        <w:t xml:space="preserve"> </w:t>
      </w:r>
    </w:p>
    <w:sectPr w:rsidR="004B1B19" w:rsidRPr="00437529" w:rsidSect="00A87575">
      <w:type w:val="continuous"/>
      <w:pgSz w:w="12240" w:h="15840"/>
      <w:pgMar w:top="1305" w:right="1440" w:bottom="1440" w:left="1440" w:header="720" w:footer="720" w:gutter="144"/>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281216" w14:textId="77777777" w:rsidR="00261E14" w:rsidRDefault="00261E14" w:rsidP="00F16C72">
      <w:r>
        <w:separator/>
      </w:r>
    </w:p>
  </w:endnote>
  <w:endnote w:type="continuationSeparator" w:id="0">
    <w:p w14:paraId="111FBAD8" w14:textId="77777777" w:rsidR="00261E14" w:rsidRDefault="00261E14" w:rsidP="00F16C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BD79C313-328D-9F43-8FB7-1CB723AD405A}"/>
  </w:font>
  <w:font w:name="Times New Roman">
    <w:panose1 w:val="02020603050405020304"/>
    <w:charset w:val="00"/>
    <w:family w:val="roman"/>
    <w:pitch w:val="variable"/>
    <w:sig w:usb0="E0002EFF" w:usb1="C000785B" w:usb2="00000009" w:usb3="00000000" w:csb0="000001FF" w:csb1="00000000"/>
    <w:embedRegular r:id="rId2" w:fontKey="{C4DB5E3D-6EB7-D644-B4BE-0126A85F1F00}"/>
    <w:embedBold r:id="rId3" w:fontKey="{0788A376-36B2-D64D-B7AA-1758092B2922}"/>
    <w:embedItalic r:id="rId4" w:fontKey="{711E28E5-C343-0040-BBE7-BEE461C03F7D}"/>
  </w:font>
  <w:font w:name="Calibri">
    <w:panose1 w:val="020F0502020204030204"/>
    <w:charset w:val="00"/>
    <w:family w:val="swiss"/>
    <w:pitch w:val="variable"/>
    <w:sig w:usb0="E4002EFF" w:usb1="C000247B" w:usb2="00000009" w:usb3="00000000" w:csb0="000001FF" w:csb1="00000000"/>
    <w:embedRegular r:id="rId5" w:fontKey="{AC621B72-8F89-D243-BEA9-4E2DDA2AF402}"/>
    <w:embedBold r:id="rId6" w:fontKey="{0B94AC7B-0DB7-2F45-8584-4D0FB548C2B4}"/>
    <w:embedItalic r:id="rId7" w:fontKey="{182FEFBB-F5F4-0848-A438-E7B3CE03EA84}"/>
  </w:font>
  <w:font w:name="Calibri Light">
    <w:panose1 w:val="020F0302020204030204"/>
    <w:charset w:val="00"/>
    <w:family w:val="swiss"/>
    <w:pitch w:val="variable"/>
    <w:sig w:usb0="E4002EFF" w:usb1="C000247B" w:usb2="00000009" w:usb3="00000000" w:csb0="000001FF" w:csb1="00000000"/>
    <w:embedRegular r:id="rId8" w:fontKey="{1D8EDA74-322C-3B47-B2FF-B34E805D84B4}"/>
  </w:font>
  <w:font w:name="Fira Sans Book">
    <w:panose1 w:val="020B0503050000020004"/>
    <w:charset w:val="00"/>
    <w:family w:val="swiss"/>
    <w:notTrueType/>
    <w:pitch w:val="variable"/>
    <w:sig w:usb0="600002FF" w:usb1="02000001" w:usb2="00000000" w:usb3="00000000" w:csb0="0000019F" w:csb1="00000000"/>
  </w:font>
  <w:font w:name="Trade Gothic LT Std Bold">
    <w:altName w:val="Calibri"/>
    <w:panose1 w:val="020B0604020202020204"/>
    <w:charset w:val="00"/>
    <w:family w:val="auto"/>
    <w:pitch w:val="variable"/>
    <w:sig w:usb0="800000AF" w:usb1="4000204A" w:usb2="00000000" w:usb3="00000000" w:csb0="00000001" w:csb1="00000000"/>
  </w:font>
  <w:font w:name="Fira Sans">
    <w:panose1 w:val="020B0503050000020004"/>
    <w:charset w:val="00"/>
    <w:family w:val="swiss"/>
    <w:notTrueType/>
    <w:pitch w:val="variable"/>
    <w:sig w:usb0="600002FF" w:usb1="00000001" w:usb2="00000000" w:usb3="00000000" w:csb0="0000019F" w:csb1="00000000"/>
  </w:font>
  <w:font w:name="Rift">
    <w:panose1 w:val="00000500000000000000"/>
    <w:charset w:val="00"/>
    <w:family w:val="auto"/>
    <w:notTrueType/>
    <w:pitch w:val="variable"/>
    <w:sig w:usb0="00000007" w:usb1="00000000" w:usb2="00000000" w:usb3="00000000" w:csb0="00000093" w:csb1="00000000"/>
  </w:font>
  <w:font w:name="Times New Roman (Body CS)">
    <w:altName w:val="Times New Roman"/>
    <w:panose1 w:val="020B0604020202020204"/>
    <w:charset w:val="00"/>
    <w:family w:val="roman"/>
    <w:notTrueType/>
    <w:pitch w:val="default"/>
  </w:font>
  <w:font w:name="Trade Gothic LT Std Light">
    <w:altName w:val="Calibri"/>
    <w:panose1 w:val="020B0604020202020204"/>
    <w:charset w:val="00"/>
    <w:family w:val="auto"/>
    <w:pitch w:val="variable"/>
    <w:sig w:usb0="800000AF" w:usb1="4000204A" w:usb2="00000000" w:usb3="00000000" w:csb0="00000001" w:csb1="00000000"/>
  </w:font>
  <w:font w:name="Rift Medium">
    <w:panose1 w:val="00000600000000000000"/>
    <w:charset w:val="00"/>
    <w:family w:val="auto"/>
    <w:notTrueType/>
    <w:pitch w:val="variable"/>
    <w:sig w:usb0="00000007" w:usb1="00000000" w:usb2="00000000" w:usb3="00000000" w:csb0="00000093" w:csb1="00000000"/>
  </w:font>
  <w:font w:name="Times New Roman (Headings CS)">
    <w:altName w:val="Times New Roman"/>
    <w:panose1 w:val="020B0604020202020204"/>
    <w:charset w:val="00"/>
    <w:family w:val="roman"/>
    <w:notTrueType/>
    <w:pitch w:val="default"/>
  </w:font>
  <w:font w:name="Fira Sans Medium">
    <w:panose1 w:val="020B0603050000020004"/>
    <w:charset w:val="00"/>
    <w:family w:val="swiss"/>
    <w:notTrueType/>
    <w:pitch w:val="variable"/>
    <w:sig w:usb0="600002FF" w:usb1="02000001" w:usb2="00000000" w:usb3="00000000" w:csb0="0000019F" w:csb1="00000000"/>
  </w:font>
  <w:font w:name="Fira Sans Light">
    <w:panose1 w:val="020B0403050000020004"/>
    <w:charset w:val="00"/>
    <w:family w:val="swiss"/>
    <w:notTrueType/>
    <w:pitch w:val="variable"/>
    <w:sig w:usb0="600002FF" w:usb1="00000001" w:usb2="00000000" w:usb3="00000000" w:csb0="0000019F" w:csb1="00000000"/>
  </w:font>
  <w:font w:name="Rift Demi">
    <w:panose1 w:val="00000700000000000000"/>
    <w:charset w:val="00"/>
    <w:family w:val="auto"/>
    <w:notTrueType/>
    <w:pitch w:val="variable"/>
    <w:sig w:usb0="00000007" w:usb1="00000000" w:usb2="00000000" w:usb3="00000000" w:csb0="00000093" w:csb1="00000000"/>
  </w:font>
  <w:font w:name="Fira Sans SemiBold">
    <w:panose1 w:val="020B0603050000020004"/>
    <w:charset w:val="00"/>
    <w:family w:val="swiss"/>
    <w:notTrueType/>
    <w:pitch w:val="variable"/>
    <w:sig w:usb0="600002FF" w:usb1="02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DE1C45" w14:textId="77777777" w:rsidR="009A2B4F" w:rsidRDefault="009A2B4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B2A5A6" w14:textId="77777777" w:rsidR="009A2B4F" w:rsidRDefault="009A2B4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F359C" w14:textId="77777777" w:rsidR="009A2B4F" w:rsidRDefault="009A2B4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B47BCB" w14:textId="77777777" w:rsidR="00261E14" w:rsidRDefault="00261E14" w:rsidP="00F16C72">
      <w:r>
        <w:separator/>
      </w:r>
    </w:p>
  </w:footnote>
  <w:footnote w:type="continuationSeparator" w:id="0">
    <w:p w14:paraId="4CD104DB" w14:textId="77777777" w:rsidR="00261E14" w:rsidRDefault="00261E14" w:rsidP="00F16C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37403" w14:textId="77777777" w:rsidR="00DA4FC1" w:rsidRDefault="00B8307E">
    <w:pPr>
      <w:pStyle w:val="Header"/>
    </w:pPr>
    <w:r>
      <w:rPr>
        <w:noProof/>
      </w:rPr>
    </w:r>
    <w:r w:rsidR="00B8307E">
      <w:rPr>
        <w:noProof/>
      </w:rPr>
      <w:pict w14:anchorId="227832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576249" o:spid="_x0000_s1027" type="#_x0000_t75" alt="" style="position:absolute;margin-left:0;margin-top:0;width:637.5pt;height:825pt;z-index:-251653120;mso-wrap-edited:f;mso-width-percent:0;mso-height-percent:0;mso-position-horizontal:center;mso-position-horizontal-relative:margin;mso-position-vertical:center;mso-position-vertical-relative:margin;mso-width-percent:0;mso-height-percent:0" o:allowincell="f">
          <v:imagedata r:id="rId1" o:title="triangle-bg"/>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EA05DB" w14:textId="77777777" w:rsidR="00DA4FC1" w:rsidRDefault="00B8307E">
    <w:pPr>
      <w:pStyle w:val="Header"/>
    </w:pPr>
    <w:r>
      <w:rPr>
        <w:noProof/>
      </w:rPr>
    </w:r>
    <w:r w:rsidR="00B8307E">
      <w:rPr>
        <w:noProof/>
      </w:rPr>
      <w:pict w14:anchorId="3164A8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576250" o:spid="_x0000_s1026" type="#_x0000_t75" alt="" style="position:absolute;margin-left:0;margin-top:0;width:637.5pt;height:825pt;z-index:-251650048;mso-wrap-edited:f;mso-width-percent:0;mso-height-percent:0;mso-position-horizontal:center;mso-position-horizontal-relative:margin;mso-position-vertical:center;mso-position-vertical-relative:margin;mso-width-percent:0;mso-height-percent:0" o:allowincell="f">
          <v:imagedata r:id="rId1" o:title="triangle-bg"/>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60D42C" w14:textId="77777777" w:rsidR="00DA4FC1" w:rsidRDefault="00B8307E">
    <w:pPr>
      <w:pStyle w:val="Header"/>
    </w:pPr>
    <w:r>
      <w:rPr>
        <w:noProof/>
      </w:rPr>
    </w:r>
    <w:r w:rsidR="00B8307E">
      <w:rPr>
        <w:noProof/>
      </w:rPr>
      <w:pict w14:anchorId="7D3AD0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576248" o:spid="_x0000_s1025" type="#_x0000_t75" alt="" style="position:absolute;margin-left:0;margin-top:0;width:637.5pt;height:825pt;z-index:-251656192;mso-wrap-edited:f;mso-width-percent:0;mso-height-percent:0;mso-position-horizontal:center;mso-position-horizontal-relative:margin;mso-position-vertical:center;mso-position-vertical-relative:margin;mso-width-percent:0;mso-height-percent:0" o:allowincell="f">
          <v:imagedata r:id="rId1" o:title="triangle-bg"/>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A7A48C6"/>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B72B7A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933E1C7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3E7ECC2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E06D28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3A86B3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4D226E3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CCE23C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7C147A2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4066E2E"/>
    <w:lvl w:ilvl="0">
      <w:start w:val="1"/>
      <w:numFmt w:val="bullet"/>
      <w:lvlText w:val=""/>
      <w:lvlJc w:val="left"/>
      <w:pPr>
        <w:tabs>
          <w:tab w:val="num" w:pos="360"/>
        </w:tabs>
        <w:ind w:left="360" w:hanging="360"/>
      </w:pPr>
      <w:rPr>
        <w:rFonts w:ascii="Symbol" w:hAnsi="Symbol" w:hint="default"/>
      </w:rPr>
    </w:lvl>
  </w:abstractNum>
  <w:num w:numId="1" w16cid:durableId="1267155146">
    <w:abstractNumId w:val="0"/>
  </w:num>
  <w:num w:numId="2" w16cid:durableId="1499468769">
    <w:abstractNumId w:val="1"/>
  </w:num>
  <w:num w:numId="3" w16cid:durableId="1660771339">
    <w:abstractNumId w:val="2"/>
  </w:num>
  <w:num w:numId="4" w16cid:durableId="795760759">
    <w:abstractNumId w:val="3"/>
  </w:num>
  <w:num w:numId="5" w16cid:durableId="800465593">
    <w:abstractNumId w:val="8"/>
  </w:num>
  <w:num w:numId="6" w16cid:durableId="1364332595">
    <w:abstractNumId w:val="4"/>
  </w:num>
  <w:num w:numId="7" w16cid:durableId="1350401744">
    <w:abstractNumId w:val="5"/>
  </w:num>
  <w:num w:numId="8" w16cid:durableId="1044671325">
    <w:abstractNumId w:val="6"/>
  </w:num>
  <w:num w:numId="9" w16cid:durableId="1772118677">
    <w:abstractNumId w:val="7"/>
  </w:num>
  <w:num w:numId="10" w16cid:durableId="1124786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4"/>
  <w:embedTrueTypeFonts/>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1E14"/>
    <w:rsid w:val="00033322"/>
    <w:rsid w:val="000716B2"/>
    <w:rsid w:val="00075986"/>
    <w:rsid w:val="00094057"/>
    <w:rsid w:val="000D3A8F"/>
    <w:rsid w:val="00107ABC"/>
    <w:rsid w:val="001223D7"/>
    <w:rsid w:val="00140020"/>
    <w:rsid w:val="0014026F"/>
    <w:rsid w:val="001504C8"/>
    <w:rsid w:val="00162D06"/>
    <w:rsid w:val="001B47D3"/>
    <w:rsid w:val="001D429D"/>
    <w:rsid w:val="001E4398"/>
    <w:rsid w:val="00236782"/>
    <w:rsid w:val="00261E14"/>
    <w:rsid w:val="0027156A"/>
    <w:rsid w:val="002C4DA9"/>
    <w:rsid w:val="002E2C07"/>
    <w:rsid w:val="00351BF5"/>
    <w:rsid w:val="00357B74"/>
    <w:rsid w:val="00381B53"/>
    <w:rsid w:val="00393FD7"/>
    <w:rsid w:val="0039737C"/>
    <w:rsid w:val="003C3CD2"/>
    <w:rsid w:val="003E20E3"/>
    <w:rsid w:val="004101AB"/>
    <w:rsid w:val="004154A4"/>
    <w:rsid w:val="004359E3"/>
    <w:rsid w:val="00437529"/>
    <w:rsid w:val="00451EC9"/>
    <w:rsid w:val="0045710C"/>
    <w:rsid w:val="00493C4F"/>
    <w:rsid w:val="004B1B19"/>
    <w:rsid w:val="004F0F5D"/>
    <w:rsid w:val="004F5CCB"/>
    <w:rsid w:val="004F6C29"/>
    <w:rsid w:val="0052346C"/>
    <w:rsid w:val="00576A12"/>
    <w:rsid w:val="00597FAA"/>
    <w:rsid w:val="005B30BF"/>
    <w:rsid w:val="005D6107"/>
    <w:rsid w:val="005E1447"/>
    <w:rsid w:val="005E297D"/>
    <w:rsid w:val="00617F83"/>
    <w:rsid w:val="00633898"/>
    <w:rsid w:val="006340E3"/>
    <w:rsid w:val="00643D3F"/>
    <w:rsid w:val="0067488B"/>
    <w:rsid w:val="0068328F"/>
    <w:rsid w:val="006F7E30"/>
    <w:rsid w:val="007476DA"/>
    <w:rsid w:val="007A555B"/>
    <w:rsid w:val="007A74B4"/>
    <w:rsid w:val="009004B2"/>
    <w:rsid w:val="00903E80"/>
    <w:rsid w:val="00910C32"/>
    <w:rsid w:val="0095070E"/>
    <w:rsid w:val="009A2B4F"/>
    <w:rsid w:val="00A17391"/>
    <w:rsid w:val="00A520EE"/>
    <w:rsid w:val="00A5219D"/>
    <w:rsid w:val="00A770FE"/>
    <w:rsid w:val="00A87575"/>
    <w:rsid w:val="00B8307E"/>
    <w:rsid w:val="00BA2AEB"/>
    <w:rsid w:val="00BC0586"/>
    <w:rsid w:val="00C25E89"/>
    <w:rsid w:val="00C53C32"/>
    <w:rsid w:val="00C577B6"/>
    <w:rsid w:val="00CC7FD9"/>
    <w:rsid w:val="00D00323"/>
    <w:rsid w:val="00D15142"/>
    <w:rsid w:val="00D172F5"/>
    <w:rsid w:val="00D76BBF"/>
    <w:rsid w:val="00DA4FC1"/>
    <w:rsid w:val="00E017FC"/>
    <w:rsid w:val="00E702C5"/>
    <w:rsid w:val="00F16C72"/>
    <w:rsid w:val="00F27F19"/>
    <w:rsid w:val="00F452F6"/>
    <w:rsid w:val="00F86222"/>
    <w:rsid w:val="00FA0DC3"/>
    <w:rsid w:val="00FA5D0D"/>
    <w:rsid w:val="00FE3393"/>
    <w:rsid w:val="00FE462F"/>
    <w:rsid w:val="00FF7D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423627"/>
  <w15:chartTrackingRefBased/>
  <w15:docId w15:val="{EBE885B2-4C9E-0A4F-9474-6260230FD9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68328F"/>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F16C72"/>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1504C8"/>
    <w:rPr>
      <w:rFonts w:eastAsiaTheme="minorEastAsia"/>
      <w:sz w:val="22"/>
      <w:szCs w:val="22"/>
      <w:lang w:eastAsia="zh-CN"/>
    </w:rPr>
  </w:style>
  <w:style w:type="character" w:customStyle="1" w:styleId="NoSpacingChar">
    <w:name w:val="No Spacing Char"/>
    <w:basedOn w:val="DefaultParagraphFont"/>
    <w:link w:val="NoSpacing"/>
    <w:uiPriority w:val="1"/>
    <w:rsid w:val="001504C8"/>
    <w:rPr>
      <w:rFonts w:eastAsiaTheme="minorEastAsia"/>
      <w:sz w:val="22"/>
      <w:szCs w:val="22"/>
      <w:lang w:eastAsia="zh-CN"/>
    </w:rPr>
  </w:style>
  <w:style w:type="paragraph" w:customStyle="1" w:styleId="Quotetextoverfullimage">
    <w:name w:val="Quote text over full image"/>
    <w:basedOn w:val="Normal"/>
    <w:qFormat/>
    <w:rsid w:val="00236782"/>
    <w:pPr>
      <w:spacing w:after="360" w:line="420" w:lineRule="exact"/>
    </w:pPr>
    <w:rPr>
      <w:rFonts w:ascii="Fira Sans Book" w:hAnsi="Fira Sans Book"/>
      <w:color w:val="FFFFFF" w:themeColor="background1"/>
      <w:sz w:val="28"/>
      <w:szCs w:val="28"/>
    </w:rPr>
  </w:style>
  <w:style w:type="paragraph" w:customStyle="1" w:styleId="QuoteAuthoroverfullImage">
    <w:name w:val="Quote Author over full Image"/>
    <w:basedOn w:val="Normal"/>
    <w:qFormat/>
    <w:rsid w:val="0068328F"/>
    <w:pPr>
      <w:spacing w:before="360" w:after="260" w:line="260" w:lineRule="exact"/>
    </w:pPr>
    <w:rPr>
      <w:rFonts w:ascii="Trade Gothic LT Std Bold" w:hAnsi="Trade Gothic LT Std Bold"/>
      <w:color w:val="FFFFFF" w:themeColor="background1"/>
      <w:sz w:val="18"/>
      <w:szCs w:val="28"/>
    </w:rPr>
  </w:style>
  <w:style w:type="character" w:customStyle="1" w:styleId="Heading1Char">
    <w:name w:val="Heading 1 Char"/>
    <w:basedOn w:val="DefaultParagraphFont"/>
    <w:link w:val="Heading1"/>
    <w:uiPriority w:val="9"/>
    <w:rsid w:val="0068328F"/>
    <w:rPr>
      <w:rFonts w:asciiTheme="majorHAnsi" w:eastAsiaTheme="majorEastAsia" w:hAnsiTheme="majorHAnsi" w:cstheme="majorBidi"/>
      <w:color w:val="2E74B5" w:themeColor="accent1" w:themeShade="BF"/>
      <w:sz w:val="32"/>
      <w:szCs w:val="32"/>
    </w:rPr>
  </w:style>
  <w:style w:type="paragraph" w:customStyle="1" w:styleId="Subheading">
    <w:name w:val="Subheading"/>
    <w:basedOn w:val="Subtitle"/>
    <w:qFormat/>
    <w:rsid w:val="00F27F19"/>
    <w:pPr>
      <w:spacing w:after="480"/>
    </w:pPr>
    <w:rPr>
      <w:rFonts w:ascii="Fira Sans" w:hAnsi="Fira Sans"/>
      <w:color w:val="2D6CC0"/>
      <w:sz w:val="36"/>
      <w:szCs w:val="52"/>
    </w:rPr>
  </w:style>
  <w:style w:type="paragraph" w:customStyle="1" w:styleId="SectionSubtitle">
    <w:name w:val="Section Subtitle"/>
    <w:basedOn w:val="Subheading"/>
    <w:qFormat/>
    <w:rsid w:val="00A5219D"/>
    <w:pPr>
      <w:suppressAutoHyphens/>
      <w:spacing w:after="360"/>
    </w:pPr>
    <w:rPr>
      <w:rFonts w:ascii="Rift" w:hAnsi="Rift" w:cs="Times New Roman (Body CS)"/>
      <w:spacing w:val="0"/>
      <w:sz w:val="40"/>
      <w:szCs w:val="40"/>
    </w:rPr>
  </w:style>
  <w:style w:type="paragraph" w:customStyle="1" w:styleId="CoverTitleWhite">
    <w:name w:val="Cover Title White"/>
    <w:basedOn w:val="Normal"/>
    <w:qFormat/>
    <w:rsid w:val="00D76BBF"/>
    <w:pPr>
      <w:tabs>
        <w:tab w:val="left" w:pos="2660"/>
      </w:tabs>
      <w:ind w:left="175"/>
    </w:pPr>
    <w:rPr>
      <w:rFonts w:ascii="Trade Gothic LT Std Light"/>
      <w:color w:val="FFFFFF"/>
      <w:sz w:val="104"/>
    </w:rPr>
  </w:style>
  <w:style w:type="paragraph" w:customStyle="1" w:styleId="ProposalTitleWhite">
    <w:name w:val="Proposal Title White"/>
    <w:basedOn w:val="Normal"/>
    <w:qFormat/>
    <w:rsid w:val="00D76BBF"/>
    <w:pPr>
      <w:tabs>
        <w:tab w:val="left" w:pos="2660"/>
      </w:tabs>
      <w:spacing w:after="240" w:line="1100" w:lineRule="exact"/>
    </w:pPr>
    <w:rPr>
      <w:rFonts w:ascii="Trade Gothic LT Std Light"/>
      <w:color w:val="FFFFFF"/>
      <w:sz w:val="104"/>
    </w:rPr>
  </w:style>
  <w:style w:type="paragraph" w:customStyle="1" w:styleId="ProposalSubtitleWhite">
    <w:name w:val="Proposal Subtitle White"/>
    <w:basedOn w:val="Normal"/>
    <w:qFormat/>
    <w:rsid w:val="00D76BBF"/>
    <w:pPr>
      <w:spacing w:before="840"/>
      <w:ind w:left="187" w:right="1181"/>
    </w:pPr>
    <w:rPr>
      <w:rFonts w:ascii="Trade Gothic LT Std Bold"/>
      <w:color w:val="FFFFFF"/>
      <w:sz w:val="44"/>
    </w:rPr>
  </w:style>
  <w:style w:type="paragraph" w:styleId="Footer">
    <w:name w:val="footer"/>
    <w:basedOn w:val="Normal"/>
    <w:link w:val="FooterChar"/>
    <w:uiPriority w:val="99"/>
    <w:unhideWhenUsed/>
    <w:rsid w:val="00F16C72"/>
    <w:pPr>
      <w:tabs>
        <w:tab w:val="center" w:pos="4680"/>
        <w:tab w:val="right" w:pos="9360"/>
      </w:tabs>
    </w:pPr>
  </w:style>
  <w:style w:type="character" w:customStyle="1" w:styleId="FooterChar">
    <w:name w:val="Footer Char"/>
    <w:basedOn w:val="DefaultParagraphFont"/>
    <w:link w:val="Footer"/>
    <w:uiPriority w:val="99"/>
    <w:rsid w:val="00F16C72"/>
  </w:style>
  <w:style w:type="character" w:styleId="PageNumber">
    <w:name w:val="page number"/>
    <w:basedOn w:val="DefaultParagraphFont"/>
    <w:uiPriority w:val="99"/>
    <w:semiHidden/>
    <w:unhideWhenUsed/>
    <w:rsid w:val="00F16C72"/>
  </w:style>
  <w:style w:type="character" w:customStyle="1" w:styleId="Heading2Char">
    <w:name w:val="Heading 2 Char"/>
    <w:basedOn w:val="DefaultParagraphFont"/>
    <w:link w:val="Heading2"/>
    <w:uiPriority w:val="9"/>
    <w:rsid w:val="00F16C72"/>
    <w:rPr>
      <w:rFonts w:asciiTheme="majorHAnsi" w:eastAsiaTheme="majorEastAsia" w:hAnsiTheme="majorHAnsi" w:cstheme="majorBidi"/>
      <w:color w:val="2E74B5" w:themeColor="accent1" w:themeShade="BF"/>
      <w:sz w:val="26"/>
      <w:szCs w:val="26"/>
    </w:rPr>
  </w:style>
  <w:style w:type="paragraph" w:customStyle="1" w:styleId="SectionTitle">
    <w:name w:val="Section Title"/>
    <w:basedOn w:val="Heading2"/>
    <w:qFormat/>
    <w:rsid w:val="00D00323"/>
    <w:pPr>
      <w:spacing w:before="120" w:after="360"/>
    </w:pPr>
    <w:rPr>
      <w:rFonts w:ascii="Rift Medium" w:hAnsi="Rift Medium" w:cs="Times New Roman (Headings CS)"/>
      <w:color w:val="003CA5"/>
      <w:sz w:val="60"/>
      <w:szCs w:val="44"/>
      <w:u w:color="FFB81B"/>
      <w14:numSpacing w14:val="proportional"/>
    </w:rPr>
  </w:style>
  <w:style w:type="paragraph" w:styleId="Header">
    <w:name w:val="header"/>
    <w:basedOn w:val="Normal"/>
    <w:link w:val="HeaderChar"/>
    <w:uiPriority w:val="99"/>
    <w:unhideWhenUsed/>
    <w:rsid w:val="005E297D"/>
    <w:pPr>
      <w:tabs>
        <w:tab w:val="center" w:pos="4680"/>
        <w:tab w:val="right" w:pos="9360"/>
      </w:tabs>
    </w:pPr>
  </w:style>
  <w:style w:type="character" w:customStyle="1" w:styleId="HeaderChar">
    <w:name w:val="Header Char"/>
    <w:basedOn w:val="DefaultParagraphFont"/>
    <w:link w:val="Header"/>
    <w:uiPriority w:val="99"/>
    <w:rsid w:val="005E297D"/>
  </w:style>
  <w:style w:type="paragraph" w:customStyle="1" w:styleId="BodyCopy-General">
    <w:name w:val="Body Copy - General"/>
    <w:basedOn w:val="Normal"/>
    <w:qFormat/>
    <w:rsid w:val="00643D3F"/>
    <w:pPr>
      <w:suppressAutoHyphens/>
      <w:spacing w:after="320" w:line="320" w:lineRule="exact"/>
    </w:pPr>
    <w:rPr>
      <w:rFonts w:ascii="Fira Sans" w:hAnsi="Fira Sans"/>
      <w:color w:val="000000" w:themeColor="text1"/>
      <w:sz w:val="20"/>
      <w:szCs w:val="20"/>
    </w:rPr>
  </w:style>
  <w:style w:type="paragraph" w:customStyle="1" w:styleId="BodyCopy-Subtitle">
    <w:name w:val="Body Copy - Subtitle"/>
    <w:basedOn w:val="SectionSubtitle"/>
    <w:next w:val="BodyCopy-General"/>
    <w:qFormat/>
    <w:rsid w:val="00643D3F"/>
    <w:pPr>
      <w:spacing w:before="360" w:after="120"/>
      <w:ind w:right="115"/>
    </w:pPr>
    <w:rPr>
      <w:rFonts w:ascii="Fira Sans Medium" w:hAnsi="Fira Sans Medium"/>
      <w:color w:val="003CA5"/>
      <w:sz w:val="28"/>
      <w:szCs w:val="28"/>
    </w:rPr>
  </w:style>
  <w:style w:type="paragraph" w:customStyle="1" w:styleId="SUBTITLESFORBODYCOPY">
    <w:name w:val="SUBTITLES FOR BODYCOPY"/>
    <w:basedOn w:val="BodyCopy-General"/>
    <w:qFormat/>
    <w:rsid w:val="004F5CCB"/>
    <w:pPr>
      <w:spacing w:before="480" w:after="120"/>
    </w:pPr>
    <w:rPr>
      <w:rFonts w:ascii="Trade Gothic LT Std Bold" w:hAnsi="Trade Gothic LT Std Bold"/>
      <w:color w:val="0070C0"/>
      <w:sz w:val="28"/>
      <w:szCs w:val="28"/>
    </w:rPr>
  </w:style>
  <w:style w:type="paragraph" w:customStyle="1" w:styleId="BodyCopy-Quote">
    <w:name w:val="Body Copy - Quote"/>
    <w:basedOn w:val="BodyCopy-General"/>
    <w:qFormat/>
    <w:rsid w:val="00236782"/>
    <w:pPr>
      <w:spacing w:before="240" w:after="240" w:line="276" w:lineRule="auto"/>
      <w:ind w:left="576" w:right="576"/>
    </w:pPr>
    <w:rPr>
      <w:rFonts w:ascii="Fira Sans Book" w:hAnsi="Fira Sans Book"/>
      <w:i/>
      <w:iCs/>
      <w:noProof/>
      <w:color w:val="2E74B5" w:themeColor="accent1" w:themeShade="BF"/>
      <w:sz w:val="28"/>
      <w:szCs w:val="28"/>
    </w:rPr>
  </w:style>
  <w:style w:type="paragraph" w:styleId="Subtitle">
    <w:name w:val="Subtitle"/>
    <w:basedOn w:val="Normal"/>
    <w:next w:val="Normal"/>
    <w:link w:val="SubtitleChar"/>
    <w:uiPriority w:val="11"/>
    <w:qFormat/>
    <w:rsid w:val="00E017FC"/>
    <w:pPr>
      <w:numPr>
        <w:ilvl w:val="1"/>
      </w:numPr>
      <w:spacing w:after="160"/>
    </w:pPr>
    <w:rPr>
      <w:rFonts w:eastAsiaTheme="minorEastAsia"/>
      <w:color w:val="5A5A5A" w:themeColor="text1" w:themeTint="A5"/>
      <w:spacing w:val="15"/>
      <w:sz w:val="22"/>
      <w:szCs w:val="22"/>
    </w:rPr>
  </w:style>
  <w:style w:type="character" w:customStyle="1" w:styleId="SubtitleChar">
    <w:name w:val="Subtitle Char"/>
    <w:basedOn w:val="DefaultParagraphFont"/>
    <w:link w:val="Subtitle"/>
    <w:uiPriority w:val="11"/>
    <w:rsid w:val="00E017FC"/>
    <w:rPr>
      <w:rFonts w:eastAsiaTheme="minorEastAsia"/>
      <w:color w:val="5A5A5A" w:themeColor="text1" w:themeTint="A5"/>
      <w:spacing w:val="15"/>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header" Target="header1.xml"/><Relationship Id="rId26" Type="http://schemas.openxmlformats.org/officeDocument/2006/relationships/image" Target="media/image10.jpe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6.png"/><Relationship Id="rId25"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footer" Target="footer1.xm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jpe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footer" Target="footer3.xml"/><Relationship Id="rId28" Type="http://schemas.openxmlformats.org/officeDocument/2006/relationships/image" Target="media/image12.png"/><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3.xml"/><Relationship Id="rId27" Type="http://schemas.openxmlformats.org/officeDocument/2006/relationships/image" Target="media/image11.jpeg"/><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mcordoba/Desktop/DEV_SP23_Proposal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EE48C6BA440DD442BFB7A0A77CE1A39A" ma:contentTypeVersion="16" ma:contentTypeDescription="Create a new document." ma:contentTypeScope="" ma:versionID="1052ac75bf9348091e69dff18aad4c9a">
  <xsd:schema xmlns:xsd="http://www.w3.org/2001/XMLSchema" xmlns:xs="http://www.w3.org/2001/XMLSchema" xmlns:p="http://schemas.microsoft.com/office/2006/metadata/properties" xmlns:ns2="88189206-df1f-4011-b4b4-cd00e9faf756" xmlns:ns3="925ae5ee-e85d-44c3-b82b-fb9d62e3ecaf" targetNamespace="http://schemas.microsoft.com/office/2006/metadata/properties" ma:root="true" ma:fieldsID="9e712247bfc4048976698f2e0b91d13f" ns2:_="" ns3:_="">
    <xsd:import namespace="88189206-df1f-4011-b4b4-cd00e9faf756"/>
    <xsd:import namespace="925ae5ee-e85d-44c3-b82b-fb9d62e3eca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MediaLengthInSeconds"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189206-df1f-4011-b4b4-cd00e9faf75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25ae5ee-e85d-44c3-b82b-fb9d62e3eca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8bbed646-5f89-46b4-b969-4e1bc028ce62}" ma:internalName="TaxCatchAll" ma:showField="CatchAllData" ma:web="925ae5ee-e85d-44c3-b82b-fb9d62e3eca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925ae5ee-e85d-44c3-b82b-fb9d62e3ecaf" xsi:nil="true"/>
  </documentManagement>
</p:properties>
</file>

<file path=customXml/itemProps1.xml><?xml version="1.0" encoding="utf-8"?>
<ds:datastoreItem xmlns:ds="http://schemas.openxmlformats.org/officeDocument/2006/customXml" ds:itemID="{7ED16266-804B-CE47-BB7D-CD82AEA9B5E3}">
  <ds:schemaRefs>
    <ds:schemaRef ds:uri="http://schemas.openxmlformats.org/officeDocument/2006/bibliography"/>
  </ds:schemaRefs>
</ds:datastoreItem>
</file>

<file path=customXml/itemProps2.xml><?xml version="1.0" encoding="utf-8"?>
<ds:datastoreItem xmlns:ds="http://schemas.openxmlformats.org/officeDocument/2006/customXml" ds:itemID="{01725D87-98EA-4A2E-9A1C-16665CF5EC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189206-df1f-4011-b4b4-cd00e9faf756"/>
    <ds:schemaRef ds:uri="925ae5ee-e85d-44c3-b82b-fb9d62e3eca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0DB34DF-C217-4781-91B1-40E74B402196}">
  <ds:schemaRefs>
    <ds:schemaRef ds:uri="http://schemas.microsoft.com/sharepoint/v3/contenttype/forms"/>
  </ds:schemaRefs>
</ds:datastoreItem>
</file>

<file path=customXml/itemProps4.xml><?xml version="1.0" encoding="utf-8"?>
<ds:datastoreItem xmlns:ds="http://schemas.openxmlformats.org/officeDocument/2006/customXml" ds:itemID="{22463422-A41B-48D3-AD9C-9D842A3F2F04}">
  <ds:schemaRefs>
    <ds:schemaRef ds:uri="http://schemas.microsoft.com/office/2006/metadata/properties"/>
    <ds:schemaRef ds:uri="http://schemas.microsoft.com/office/infopath/2007/PartnerControls"/>
    <ds:schemaRef ds:uri="925ae5ee-e85d-44c3-b82b-fb9d62e3ecaf"/>
  </ds:schemaRefs>
</ds:datastoreItem>
</file>

<file path=docProps/app.xml><?xml version="1.0" encoding="utf-8"?>
<Properties xmlns="http://schemas.openxmlformats.org/officeDocument/2006/extended-properties" xmlns:vt="http://schemas.openxmlformats.org/officeDocument/2006/docPropsVTypes">
  <Template>DEV_SP23_Proposal_Template.dotx</Template>
  <TotalTime>5</TotalTime>
  <Pages>5</Pages>
  <Words>570</Words>
  <Characters>3124</Characters>
  <Application>Microsoft Office Word</Application>
  <DocSecurity>0</DocSecurity>
  <Lines>97</Lines>
  <Paragraphs>20</Paragraphs>
  <ScaleCrop>false</ScaleCrop>
  <HeadingPairs>
    <vt:vector size="2" baseType="variant">
      <vt:variant>
        <vt:lpstr>Title</vt:lpstr>
      </vt:variant>
      <vt:variant>
        <vt:i4>1</vt:i4>
      </vt:variant>
    </vt:vector>
  </HeadingPairs>
  <TitlesOfParts>
    <vt:vector size="1" baseType="lpstr">
      <vt:lpstr>Title for the Proposal Goes Here</vt:lpstr>
    </vt:vector>
  </TitlesOfParts>
  <Manager/>
  <Company>UNIVERSITY OF CALIFORNIA, RIVERSIDE</Company>
  <LinksUpToDate>false</LinksUpToDate>
  <CharactersWithSpaces>3674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 for proposal 
goes here</dc:title>
  <dc:subject/>
  <dc:creator>Microsoft Office User</dc:creator>
  <cp:keywords/>
  <dc:description/>
  <cp:lastModifiedBy>Melissa A Cordoba - Carranza</cp:lastModifiedBy>
  <cp:revision>3</cp:revision>
  <cp:lastPrinted>2023-08-28T19:04:00Z</cp:lastPrinted>
  <dcterms:created xsi:type="dcterms:W3CDTF">2023-08-28T19:03:00Z</dcterms:created>
  <dcterms:modified xsi:type="dcterms:W3CDTF">2023-08-28T22:00:00Z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0x010100EE48C6BA440DD442BFB7A0A77CE1A39A</vt:lpwstr>
  </property>
  <property fmtid="{D5CDD505-2E9C-101B-9397-08002B2CF9AE}" pid="3" name="Order">
    <vt:i4>100</vt:i4>
  </property>
  <property fmtid="{D5CDD505-2E9C-101B-9397-08002B2CF9AE}" pid="4" name="_ExtendedDescription">
    <vt:lpwstr/>
  </property>
</Properties>
</file>